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4A2" w:rsidRPr="003A6A2D" w:rsidRDefault="008124A2" w:rsidP="003A6A2D">
      <w:pPr>
        <w:pStyle w:val="a"/>
        <w:spacing w:line="412" w:lineRule="exact"/>
        <w:ind w:right="11"/>
        <w:rPr>
          <w:rFonts w:ascii="Times New Roman" w:hAnsi="Times New Roman" w:cs="Times New Roman"/>
          <w:b/>
          <w:sz w:val="40"/>
          <w:szCs w:val="40"/>
        </w:rPr>
      </w:pPr>
      <w:r w:rsidRPr="003A6A2D">
        <w:rPr>
          <w:rFonts w:ascii="Times New Roman" w:hAnsi="Times New Roman" w:cs="Times New Roman"/>
          <w:b/>
          <w:sz w:val="40"/>
          <w:szCs w:val="40"/>
        </w:rPr>
        <w:t>Звездные часы</w:t>
      </w:r>
    </w:p>
    <w:p w:rsidR="008124A2" w:rsidRPr="003A6A2D" w:rsidRDefault="008124A2" w:rsidP="003A6A2D">
      <w:pPr>
        <w:pStyle w:val="a"/>
        <w:spacing w:before="292" w:line="235" w:lineRule="exact"/>
        <w:ind w:left="13" w:right="-3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Цел</w:t>
      </w:r>
      <w:r w:rsidRPr="003A6A2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ь </w:t>
      </w:r>
    </w:p>
    <w:p w:rsidR="008124A2" w:rsidRPr="003A6A2D" w:rsidRDefault="008124A2" w:rsidP="003A6A2D">
      <w:pPr>
        <w:pStyle w:val="a"/>
        <w:spacing w:before="57" w:line="264" w:lineRule="exact"/>
        <w:ind w:left="28" w:right="-3"/>
        <w:rPr>
          <w:rFonts w:ascii="Times New Roman" w:hAnsi="Times New Roman" w:cs="Times New Roman"/>
          <w:sz w:val="28"/>
          <w:szCs w:val="28"/>
        </w:rPr>
      </w:pPr>
      <w:r w:rsidRPr="003A6A2D">
        <w:rPr>
          <w:rFonts w:ascii="Times New Roman" w:hAnsi="Times New Roman" w:cs="Times New Roman"/>
          <w:sz w:val="28"/>
          <w:szCs w:val="28"/>
        </w:rPr>
        <w:t xml:space="preserve">Понять, почему кажется, что звезды описывают круги на небе. </w:t>
      </w:r>
    </w:p>
    <w:p w:rsidR="008124A2" w:rsidRPr="003A6A2D" w:rsidRDefault="008124A2" w:rsidP="003A6A2D">
      <w:pPr>
        <w:pStyle w:val="a"/>
        <w:spacing w:before="57" w:line="264" w:lineRule="exact"/>
        <w:ind w:left="28" w:right="-3"/>
        <w:rPr>
          <w:rFonts w:ascii="Times New Roman" w:hAnsi="Times New Roman" w:cs="Times New Roman"/>
          <w:b/>
          <w:sz w:val="28"/>
          <w:szCs w:val="28"/>
        </w:rPr>
      </w:pPr>
    </w:p>
    <w:p w:rsidR="008124A2" w:rsidRDefault="008124A2" w:rsidP="003A6A2D">
      <w:pPr>
        <w:pStyle w:val="a"/>
        <w:spacing w:before="57" w:line="264" w:lineRule="exact"/>
        <w:ind w:left="28" w:right="-3"/>
        <w:rPr>
          <w:rFonts w:ascii="Times New Roman" w:hAnsi="Times New Roman" w:cs="Times New Roman"/>
          <w:b/>
          <w:i/>
          <w:sz w:val="28"/>
          <w:szCs w:val="28"/>
        </w:rPr>
      </w:pPr>
      <w:r w:rsidRPr="003A6A2D">
        <w:rPr>
          <w:rFonts w:ascii="Times New Roman" w:hAnsi="Times New Roman" w:cs="Times New Roman"/>
          <w:b/>
          <w:i/>
          <w:sz w:val="28"/>
          <w:szCs w:val="28"/>
        </w:rPr>
        <w:t>Что потребуется</w:t>
      </w:r>
    </w:p>
    <w:p w:rsidR="008124A2" w:rsidRPr="003A6A2D" w:rsidRDefault="008124A2" w:rsidP="003A6A2D">
      <w:pPr>
        <w:pStyle w:val="a"/>
        <w:spacing w:before="57" w:line="264" w:lineRule="exact"/>
        <w:ind w:left="28" w:right="-3"/>
        <w:rPr>
          <w:rFonts w:ascii="Times New Roman" w:hAnsi="Times New Roman" w:cs="Times New Roman"/>
          <w:b/>
          <w:i/>
          <w:sz w:val="28"/>
          <w:szCs w:val="28"/>
        </w:rPr>
      </w:pPr>
    </w:p>
    <w:p w:rsidR="008124A2" w:rsidRDefault="008124A2" w:rsidP="003A6A2D">
      <w:pPr>
        <w:pStyle w:val="a"/>
        <w:spacing w:before="57" w:line="264" w:lineRule="exact"/>
        <w:ind w:left="28" w:right="-3"/>
        <w:rPr>
          <w:rFonts w:ascii="Times New Roman" w:hAnsi="Times New Roman" w:cs="Times New Roman"/>
          <w:i/>
          <w:iCs/>
          <w:sz w:val="28"/>
          <w:szCs w:val="28"/>
        </w:rPr>
      </w:pPr>
      <w:r w:rsidRPr="003A6A2D">
        <w:rPr>
          <w:rFonts w:ascii="Times New Roman" w:hAnsi="Times New Roman" w:cs="Times New Roman"/>
          <w:i/>
          <w:iCs/>
          <w:sz w:val="28"/>
          <w:szCs w:val="28"/>
        </w:rPr>
        <w:t xml:space="preserve">зонтик темного цвета </w:t>
      </w:r>
    </w:p>
    <w:p w:rsidR="008124A2" w:rsidRDefault="008124A2" w:rsidP="003A6A2D">
      <w:pPr>
        <w:pStyle w:val="a"/>
        <w:spacing w:before="57" w:line="264" w:lineRule="exact"/>
        <w:ind w:left="28" w:right="-3"/>
        <w:rPr>
          <w:rFonts w:ascii="Times New Roman" w:hAnsi="Times New Roman" w:cs="Times New Roman"/>
          <w:i/>
          <w:iCs/>
          <w:sz w:val="28"/>
          <w:szCs w:val="28"/>
        </w:rPr>
      </w:pPr>
    </w:p>
    <w:p w:rsidR="008124A2" w:rsidRDefault="008124A2" w:rsidP="003A6A2D">
      <w:pPr>
        <w:pStyle w:val="a"/>
        <w:spacing w:before="57" w:line="264" w:lineRule="exact"/>
        <w:ind w:left="28" w:right="-3"/>
        <w:rPr>
          <w:rFonts w:ascii="Times New Roman" w:hAnsi="Times New Roman" w:cs="Times New Roman"/>
          <w:i/>
          <w:iCs/>
          <w:sz w:val="28"/>
          <w:szCs w:val="28"/>
        </w:rPr>
      </w:pPr>
      <w:r w:rsidRPr="003A6A2D">
        <w:rPr>
          <w:rFonts w:ascii="Times New Roman" w:hAnsi="Times New Roman" w:cs="Times New Roman"/>
          <w:i/>
          <w:iCs/>
          <w:sz w:val="28"/>
          <w:szCs w:val="28"/>
        </w:rPr>
        <w:t xml:space="preserve">белый мел </w:t>
      </w:r>
    </w:p>
    <w:p w:rsidR="008124A2" w:rsidRPr="003A6A2D" w:rsidRDefault="008124A2" w:rsidP="003A6A2D">
      <w:pPr>
        <w:pStyle w:val="a"/>
        <w:spacing w:before="57" w:line="264" w:lineRule="exact"/>
        <w:ind w:left="28" w:right="-3"/>
        <w:rPr>
          <w:rFonts w:ascii="Times New Roman" w:hAnsi="Times New Roman" w:cs="Times New Roman"/>
          <w:sz w:val="28"/>
          <w:szCs w:val="28"/>
        </w:rPr>
      </w:pPr>
    </w:p>
    <w:p w:rsidR="008124A2" w:rsidRPr="00F8055B" w:rsidRDefault="008124A2" w:rsidP="003A6A2D">
      <w:pPr>
        <w:pStyle w:val="a"/>
        <w:spacing w:before="163" w:line="331" w:lineRule="exact"/>
        <w:ind w:left="18" w:right="11"/>
        <w:rPr>
          <w:rFonts w:ascii="Times New Roman" w:hAnsi="Times New Roman" w:cs="Times New Roman"/>
          <w:b/>
          <w:i/>
          <w:iCs/>
          <w:w w:val="91"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w w:val="105"/>
          <w:sz w:val="28"/>
          <w:szCs w:val="28"/>
        </w:rPr>
        <w:t xml:space="preserve">Порядок </w:t>
      </w:r>
      <w:r>
        <w:rPr>
          <w:rFonts w:ascii="Times New Roman" w:hAnsi="Times New Roman" w:cs="Times New Roman"/>
          <w:b/>
          <w:i/>
          <w:iCs/>
          <w:w w:val="91"/>
          <w:sz w:val="28"/>
          <w:szCs w:val="28"/>
        </w:rPr>
        <w:t>выполнения</w:t>
      </w:r>
    </w:p>
    <w:p w:rsidR="008124A2" w:rsidRDefault="008124A2" w:rsidP="003A6A2D">
      <w:pPr>
        <w:pStyle w:val="a"/>
        <w:spacing w:before="57" w:line="264" w:lineRule="exact"/>
        <w:ind w:left="301" w:right="836" w:hanging="273"/>
        <w:rPr>
          <w:rFonts w:ascii="Times New Roman" w:hAnsi="Times New Roman" w:cs="Times New Roman"/>
          <w:sz w:val="28"/>
          <w:szCs w:val="28"/>
        </w:rPr>
      </w:pPr>
    </w:p>
    <w:p w:rsidR="008124A2" w:rsidRPr="003A6A2D" w:rsidRDefault="008124A2" w:rsidP="003A6A2D">
      <w:pPr>
        <w:pStyle w:val="a"/>
        <w:spacing w:before="57" w:line="264" w:lineRule="exact"/>
        <w:ind w:left="301" w:right="836" w:hanging="273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Pr="003A6A2D">
        <w:rPr>
          <w:rFonts w:ascii="Times New Roman" w:hAnsi="Times New Roman" w:cs="Times New Roman"/>
          <w:i/>
          <w:iCs/>
          <w:sz w:val="28"/>
          <w:szCs w:val="28"/>
        </w:rPr>
        <w:t xml:space="preserve">На одной из секций зонта нарисуйте мелом созвездие Большой Медведицы. </w:t>
      </w:r>
    </w:p>
    <w:p w:rsidR="008124A2" w:rsidRDefault="008124A2" w:rsidP="003A6A2D">
      <w:pPr>
        <w:pStyle w:val="a"/>
        <w:spacing w:line="254" w:lineRule="exact"/>
        <w:ind w:left="28" w:right="11"/>
        <w:rPr>
          <w:rFonts w:ascii="Times New Roman" w:hAnsi="Times New Roman" w:cs="Times New Roman"/>
          <w:sz w:val="28"/>
          <w:szCs w:val="28"/>
        </w:rPr>
      </w:pPr>
    </w:p>
    <w:p w:rsidR="008124A2" w:rsidRPr="003A6A2D" w:rsidRDefault="008124A2" w:rsidP="003A6A2D">
      <w:pPr>
        <w:pStyle w:val="a"/>
        <w:spacing w:line="254" w:lineRule="exact"/>
        <w:ind w:left="28" w:right="11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A6A2D">
        <w:rPr>
          <w:rFonts w:ascii="Times New Roman" w:hAnsi="Times New Roman" w:cs="Times New Roman"/>
          <w:i/>
          <w:iCs/>
          <w:sz w:val="28"/>
          <w:szCs w:val="28"/>
        </w:rPr>
        <w:t xml:space="preserve">Держите зонт над головой. </w:t>
      </w:r>
    </w:p>
    <w:p w:rsidR="008124A2" w:rsidRDefault="008124A2" w:rsidP="003D06AA">
      <w:pPr>
        <w:pStyle w:val="a"/>
        <w:spacing w:before="14" w:line="254" w:lineRule="exact"/>
        <w:ind w:left="301" w:right="975" w:hanging="273"/>
        <w:rPr>
          <w:rFonts w:ascii="Times New Roman" w:hAnsi="Times New Roman" w:cs="Times New Roman"/>
          <w:sz w:val="28"/>
          <w:szCs w:val="28"/>
        </w:rPr>
      </w:pPr>
    </w:p>
    <w:p w:rsidR="008124A2" w:rsidRDefault="008124A2" w:rsidP="003D06AA">
      <w:pPr>
        <w:pStyle w:val="a"/>
        <w:spacing w:before="14" w:line="254" w:lineRule="exact"/>
        <w:ind w:left="301" w:right="975" w:hanging="273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A6A2D">
        <w:rPr>
          <w:rFonts w:ascii="Times New Roman" w:hAnsi="Times New Roman" w:cs="Times New Roman"/>
          <w:i/>
          <w:iCs/>
          <w:sz w:val="28"/>
          <w:szCs w:val="28"/>
        </w:rPr>
        <w:t xml:space="preserve">Медленно вращайте </w:t>
      </w:r>
      <w:r w:rsidRPr="003A6A2D">
        <w:rPr>
          <w:rFonts w:ascii="Times New Roman" w:hAnsi="Times New Roman" w:cs="Times New Roman"/>
          <w:i/>
          <w:iCs/>
          <w:w w:val="78"/>
          <w:sz w:val="28"/>
          <w:szCs w:val="28"/>
        </w:rPr>
        <w:t xml:space="preserve">РУЧКУ </w:t>
      </w:r>
      <w:r>
        <w:rPr>
          <w:rFonts w:ascii="Times New Roman" w:hAnsi="Times New Roman" w:cs="Times New Roman"/>
          <w:i/>
          <w:iCs/>
          <w:sz w:val="28"/>
          <w:szCs w:val="28"/>
        </w:rPr>
        <w:t>зонта по часовой стрелке.</w:t>
      </w:r>
    </w:p>
    <w:p w:rsidR="008124A2" w:rsidRDefault="008124A2" w:rsidP="003D06AA">
      <w:pPr>
        <w:pStyle w:val="a"/>
        <w:spacing w:before="14" w:line="254" w:lineRule="exact"/>
        <w:ind w:left="301" w:right="975" w:hanging="273"/>
        <w:rPr>
          <w:rFonts w:ascii="Times New Roman" w:hAnsi="Times New Roman" w:cs="Times New Roman"/>
          <w:i/>
          <w:iCs/>
          <w:sz w:val="28"/>
          <w:szCs w:val="28"/>
        </w:rPr>
      </w:pPr>
    </w:p>
    <w:p w:rsidR="008124A2" w:rsidRDefault="008124A2" w:rsidP="003D06AA">
      <w:pPr>
        <w:pStyle w:val="a"/>
        <w:spacing w:before="14" w:line="254" w:lineRule="exact"/>
        <w:ind w:left="301" w:right="975" w:hanging="273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D06AA">
        <w:rPr>
          <w:rFonts w:ascii="Times New Roman" w:hAnsi="Times New Roman" w:cs="Times New Roman"/>
          <w:b/>
          <w:i/>
          <w:iCs/>
          <w:sz w:val="28"/>
          <w:szCs w:val="28"/>
        </w:rPr>
        <w:t>Результаты</w:t>
      </w:r>
    </w:p>
    <w:p w:rsidR="008124A2" w:rsidRPr="003D06AA" w:rsidRDefault="008124A2" w:rsidP="003D06AA">
      <w:pPr>
        <w:pStyle w:val="a"/>
        <w:spacing w:before="14" w:line="254" w:lineRule="exact"/>
        <w:ind w:left="301" w:right="975" w:hanging="273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8124A2" w:rsidRPr="003A6A2D" w:rsidRDefault="008124A2" w:rsidP="003A6A2D">
      <w:pPr>
        <w:pStyle w:val="a"/>
        <w:spacing w:before="57" w:line="264" w:lineRule="exact"/>
        <w:ind w:left="28" w:right="2"/>
        <w:rPr>
          <w:rFonts w:ascii="Times New Roman" w:hAnsi="Times New Roman" w:cs="Times New Roman"/>
          <w:sz w:val="28"/>
          <w:szCs w:val="28"/>
        </w:rPr>
      </w:pPr>
      <w:r w:rsidRPr="003A6A2D">
        <w:rPr>
          <w:rFonts w:ascii="Times New Roman" w:hAnsi="Times New Roman" w:cs="Times New Roman"/>
          <w:sz w:val="28"/>
          <w:szCs w:val="28"/>
        </w:rPr>
        <w:t xml:space="preserve">Центр зонта остается неподвижным, звезды движутся вокруг него. </w:t>
      </w:r>
    </w:p>
    <w:p w:rsidR="008124A2" w:rsidRDefault="008124A2" w:rsidP="003A6A2D">
      <w:pPr>
        <w:pStyle w:val="a"/>
        <w:spacing w:before="211" w:line="235" w:lineRule="exact"/>
        <w:ind w:left="13" w:right="2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8124A2" w:rsidRDefault="008124A2" w:rsidP="003A6A2D">
      <w:pPr>
        <w:pStyle w:val="a"/>
        <w:spacing w:before="211" w:line="235" w:lineRule="exact"/>
        <w:ind w:left="13" w:right="2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D06AA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Почему </w:t>
      </w:r>
    </w:p>
    <w:p w:rsidR="008124A2" w:rsidRDefault="008124A2" w:rsidP="003A6A2D">
      <w:pPr>
        <w:pStyle w:val="a"/>
        <w:spacing w:before="62" w:line="259" w:lineRule="exact"/>
        <w:ind w:left="4" w:right="2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8124A2" w:rsidRPr="003A6A2D" w:rsidRDefault="008124A2" w:rsidP="003A6A2D">
      <w:pPr>
        <w:pStyle w:val="a"/>
        <w:spacing w:before="62" w:line="259" w:lineRule="exact"/>
        <w:ind w:left="4" w:right="2"/>
        <w:jc w:val="both"/>
        <w:rPr>
          <w:rFonts w:ascii="Times New Roman" w:hAnsi="Times New Roman" w:cs="Times New Roman"/>
          <w:sz w:val="28"/>
          <w:szCs w:val="28"/>
        </w:rPr>
      </w:pPr>
      <w:r w:rsidRPr="003A6A2D">
        <w:rPr>
          <w:rFonts w:ascii="Times New Roman" w:hAnsi="Times New Roman" w:cs="Times New Roman"/>
          <w:sz w:val="28"/>
          <w:szCs w:val="28"/>
        </w:rPr>
        <w:t>Кажется, что звезды созвездия Большой Медведицы движутся вокруг центральной звезды, как стрелки ча</w:t>
      </w:r>
      <w:r w:rsidRPr="003A6A2D">
        <w:rPr>
          <w:rFonts w:ascii="Times New Roman" w:hAnsi="Times New Roman" w:cs="Times New Roman"/>
          <w:sz w:val="28"/>
          <w:szCs w:val="28"/>
        </w:rPr>
        <w:softHyphen/>
        <w:t>сов. Звезды совершают полный оборот за 24 часа, но в отличие от часов звезды не показывают одно и то же положение каждую ночь в одно и то же время. Каждую ночь звезды достигают данного положения на четыре минуты раньше. В действительности движутся не звез</w:t>
      </w:r>
      <w:r w:rsidRPr="003A6A2D">
        <w:rPr>
          <w:rFonts w:ascii="Times New Roman" w:hAnsi="Times New Roman" w:cs="Times New Roman"/>
          <w:sz w:val="28"/>
          <w:szCs w:val="28"/>
        </w:rPr>
        <w:softHyphen/>
        <w:t>ды, а мы. Земля совершает полный оборот за 24 часа, но кажется, что движутся звезды. Ось Земли направ</w:t>
      </w:r>
      <w:r w:rsidRPr="003A6A2D">
        <w:rPr>
          <w:rFonts w:ascii="Times New Roman" w:hAnsi="Times New Roman" w:cs="Times New Roman"/>
          <w:sz w:val="28"/>
          <w:szCs w:val="28"/>
        </w:rPr>
        <w:softHyphen/>
        <w:t xml:space="preserve">лена на Полярную звезду, и кажется, что именно вокруг этой звезды обращаются все другие звезды. </w:t>
      </w:r>
    </w:p>
    <w:p w:rsidR="008124A2" w:rsidRDefault="008124A2" w:rsidP="0070523E">
      <w:pPr>
        <w:pStyle w:val="Heading1"/>
        <w:rPr>
          <w:rFonts w:ascii="Times New Roman" w:hAnsi="Times New Roman"/>
        </w:rPr>
      </w:pPr>
    </w:p>
    <w:p w:rsidR="008124A2" w:rsidRDefault="008124A2" w:rsidP="00141B47"/>
    <w:p w:rsidR="008124A2" w:rsidRDefault="008124A2" w:rsidP="00141B47"/>
    <w:p w:rsidR="008124A2" w:rsidRDefault="008124A2" w:rsidP="00141B47"/>
    <w:p w:rsidR="008124A2" w:rsidRDefault="008124A2" w:rsidP="00141B47"/>
    <w:p w:rsidR="008124A2" w:rsidRDefault="008124A2" w:rsidP="00141B47"/>
    <w:p w:rsidR="008124A2" w:rsidRDefault="008124A2" w:rsidP="00141B47"/>
    <w:p w:rsidR="008124A2" w:rsidRDefault="008124A2" w:rsidP="00141B47"/>
    <w:p w:rsidR="008124A2" w:rsidRDefault="008124A2" w:rsidP="00141B47"/>
    <w:p w:rsidR="008124A2" w:rsidRDefault="008124A2" w:rsidP="00141B47"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margin-left:-1.05pt;margin-top:96.3pt;width:447.75pt;height:425.25pt;z-index:-251658240;visibility:visible;mso-position-horizontal-relative:margin;mso-position-vertical-relative:margin" o:allowincell="f">
            <v:imagedata r:id="rId5" o:title=""/>
            <w10:wrap type="square" anchorx="margin" anchory="margin"/>
          </v:shape>
        </w:pict>
      </w:r>
    </w:p>
    <w:p w:rsidR="008124A2" w:rsidRDefault="008124A2" w:rsidP="00141B47"/>
    <w:p w:rsidR="008124A2" w:rsidRDefault="008124A2" w:rsidP="00141B47"/>
    <w:p w:rsidR="008124A2" w:rsidRDefault="008124A2" w:rsidP="00141B47"/>
    <w:p w:rsidR="008124A2" w:rsidRDefault="008124A2" w:rsidP="00141B47"/>
    <w:p w:rsidR="008124A2" w:rsidRPr="0084237A" w:rsidRDefault="008124A2" w:rsidP="0084237A"/>
    <w:p w:rsidR="008124A2" w:rsidRPr="0084237A" w:rsidRDefault="008124A2" w:rsidP="0084237A"/>
    <w:p w:rsidR="008124A2" w:rsidRDefault="008124A2" w:rsidP="007A2413">
      <w:pPr>
        <w:tabs>
          <w:tab w:val="left" w:pos="2280"/>
        </w:tabs>
      </w:pPr>
    </w:p>
    <w:p w:rsidR="008124A2" w:rsidRDefault="008124A2" w:rsidP="007A2413">
      <w:pPr>
        <w:tabs>
          <w:tab w:val="left" w:pos="2280"/>
        </w:tabs>
      </w:pPr>
    </w:p>
    <w:p w:rsidR="008124A2" w:rsidRPr="0084237A" w:rsidRDefault="008124A2" w:rsidP="0084237A">
      <w:pPr>
        <w:pStyle w:val="a"/>
        <w:spacing w:line="408" w:lineRule="exact"/>
        <w:ind w:right="5"/>
        <w:rPr>
          <w:rFonts w:ascii="Times New Roman" w:hAnsi="Times New Roman" w:cs="Times New Roman"/>
          <w:b/>
          <w:bCs/>
          <w:w w:val="87"/>
          <w:sz w:val="28"/>
          <w:szCs w:val="28"/>
        </w:rPr>
      </w:pPr>
      <w:r w:rsidRPr="0084237A">
        <w:rPr>
          <w:rFonts w:ascii="Times New Roman" w:hAnsi="Times New Roman" w:cs="Times New Roman"/>
          <w:b/>
          <w:sz w:val="40"/>
          <w:szCs w:val="40"/>
          <w:lang w:eastAsia="en-US"/>
        </w:rPr>
        <w:t>Метеориты</w:t>
      </w:r>
    </w:p>
    <w:p w:rsidR="008124A2" w:rsidRPr="009D4114" w:rsidRDefault="008124A2" w:rsidP="00E04105">
      <w:pPr>
        <w:pStyle w:val="a"/>
        <w:spacing w:before="374" w:line="240" w:lineRule="exact"/>
        <w:ind w:left="19" w:right="5"/>
        <w:rPr>
          <w:rFonts w:ascii="Times New Roman" w:hAnsi="Times New Roman" w:cs="Times New Roman"/>
          <w:b/>
          <w:bCs/>
          <w:i/>
          <w:iCs/>
          <w:w w:val="84"/>
          <w:sz w:val="28"/>
          <w:szCs w:val="28"/>
        </w:rPr>
      </w:pPr>
      <w:r w:rsidRPr="009D4114">
        <w:rPr>
          <w:rFonts w:ascii="Times New Roman" w:hAnsi="Times New Roman" w:cs="Times New Roman"/>
          <w:b/>
          <w:bCs/>
          <w:i/>
          <w:iCs/>
          <w:w w:val="84"/>
          <w:sz w:val="28"/>
          <w:szCs w:val="28"/>
        </w:rPr>
        <w:t>Цель</w:t>
      </w:r>
    </w:p>
    <w:p w:rsidR="008124A2" w:rsidRDefault="008124A2" w:rsidP="0084237A">
      <w:pPr>
        <w:pStyle w:val="a"/>
        <w:spacing w:line="321" w:lineRule="exact"/>
        <w:ind w:left="38" w:right="5"/>
        <w:rPr>
          <w:rFonts w:ascii="Times New Roman" w:hAnsi="Times New Roman" w:cs="Times New Roman"/>
          <w:w w:val="105"/>
          <w:sz w:val="28"/>
          <w:szCs w:val="28"/>
        </w:rPr>
      </w:pPr>
    </w:p>
    <w:p w:rsidR="008124A2" w:rsidRPr="0084237A" w:rsidRDefault="008124A2" w:rsidP="0084237A">
      <w:pPr>
        <w:pStyle w:val="a"/>
        <w:spacing w:line="321" w:lineRule="exact"/>
        <w:ind w:left="38" w:right="5"/>
        <w:rPr>
          <w:rFonts w:ascii="Times New Roman" w:hAnsi="Times New Roman" w:cs="Times New Roman"/>
          <w:w w:val="105"/>
          <w:sz w:val="28"/>
          <w:szCs w:val="28"/>
        </w:rPr>
      </w:pPr>
      <w:r w:rsidRPr="0084237A">
        <w:rPr>
          <w:rFonts w:ascii="Times New Roman" w:hAnsi="Times New Roman" w:cs="Times New Roman"/>
          <w:w w:val="105"/>
          <w:sz w:val="28"/>
          <w:szCs w:val="28"/>
        </w:rPr>
        <w:t xml:space="preserve">Понять, откуда берутся падающие звезды. </w:t>
      </w:r>
    </w:p>
    <w:p w:rsidR="008124A2" w:rsidRPr="00D40BEA" w:rsidRDefault="008124A2" w:rsidP="00E04105">
      <w:pPr>
        <w:pStyle w:val="a"/>
        <w:spacing w:before="264"/>
        <w:ind w:left="854" w:right="3777" w:hanging="844"/>
        <w:rPr>
          <w:rFonts w:ascii="Times New Roman" w:hAnsi="Times New Roman" w:cs="Times New Roman"/>
          <w:b/>
          <w:bCs/>
          <w:i/>
          <w:iCs/>
          <w:w w:val="84"/>
          <w:sz w:val="28"/>
          <w:szCs w:val="28"/>
        </w:rPr>
      </w:pPr>
      <w:r w:rsidRPr="00D40BEA">
        <w:rPr>
          <w:rFonts w:ascii="Times New Roman" w:hAnsi="Times New Roman" w:cs="Times New Roman"/>
          <w:b/>
          <w:bCs/>
          <w:i/>
          <w:iCs/>
          <w:w w:val="84"/>
          <w:sz w:val="28"/>
          <w:szCs w:val="28"/>
        </w:rPr>
        <w:t>Что потребуется</w:t>
      </w:r>
    </w:p>
    <w:p w:rsidR="008124A2" w:rsidRDefault="008124A2" w:rsidP="00E04105">
      <w:pPr>
        <w:pStyle w:val="a"/>
        <w:spacing w:before="264"/>
        <w:ind w:left="854" w:right="3777" w:hanging="844"/>
        <w:rPr>
          <w:rFonts w:ascii="Times New Roman" w:hAnsi="Times New Roman" w:cs="Times New Roman"/>
          <w:i/>
          <w:iCs/>
          <w:sz w:val="28"/>
          <w:szCs w:val="28"/>
        </w:rPr>
      </w:pPr>
      <w:r w:rsidRPr="0084237A">
        <w:rPr>
          <w:rFonts w:ascii="Times New Roman" w:hAnsi="Times New Roman" w:cs="Times New Roman"/>
          <w:i/>
          <w:iCs/>
          <w:sz w:val="28"/>
          <w:szCs w:val="28"/>
        </w:rPr>
        <w:t xml:space="preserve">кусок дерева </w:t>
      </w:r>
    </w:p>
    <w:p w:rsidR="008124A2" w:rsidRDefault="008124A2" w:rsidP="00E04105">
      <w:pPr>
        <w:pStyle w:val="a"/>
        <w:spacing w:before="264"/>
        <w:ind w:left="854" w:right="3777" w:hanging="844"/>
        <w:rPr>
          <w:rFonts w:ascii="Times New Roman" w:hAnsi="Times New Roman" w:cs="Times New Roman"/>
          <w:i/>
          <w:iCs/>
          <w:sz w:val="28"/>
          <w:szCs w:val="28"/>
        </w:rPr>
      </w:pPr>
      <w:r w:rsidRPr="0084237A">
        <w:rPr>
          <w:rFonts w:ascii="Times New Roman" w:hAnsi="Times New Roman" w:cs="Times New Roman"/>
          <w:i/>
          <w:iCs/>
          <w:sz w:val="28"/>
          <w:szCs w:val="28"/>
        </w:rPr>
        <w:t xml:space="preserve">гвоздь </w:t>
      </w:r>
    </w:p>
    <w:p w:rsidR="008124A2" w:rsidRPr="0084237A" w:rsidRDefault="008124A2" w:rsidP="00E04105">
      <w:pPr>
        <w:pStyle w:val="a"/>
        <w:spacing w:before="264"/>
        <w:ind w:left="854" w:right="3777" w:hanging="844"/>
        <w:rPr>
          <w:rFonts w:ascii="Times New Roman" w:hAnsi="Times New Roman" w:cs="Times New Roman"/>
          <w:i/>
          <w:iCs/>
          <w:sz w:val="28"/>
          <w:szCs w:val="28"/>
        </w:rPr>
      </w:pPr>
      <w:r w:rsidRPr="0084237A">
        <w:rPr>
          <w:rFonts w:ascii="Times New Roman" w:hAnsi="Times New Roman" w:cs="Times New Roman"/>
          <w:i/>
          <w:iCs/>
          <w:sz w:val="28"/>
          <w:szCs w:val="28"/>
        </w:rPr>
        <w:t xml:space="preserve">молоток </w:t>
      </w:r>
    </w:p>
    <w:p w:rsidR="008124A2" w:rsidRPr="0084237A" w:rsidRDefault="008124A2" w:rsidP="00D40BEA">
      <w:pPr>
        <w:pStyle w:val="a"/>
        <w:spacing w:before="307"/>
        <w:ind w:left="10" w:right="5"/>
        <w:rPr>
          <w:rFonts w:ascii="Times New Roman" w:hAnsi="Times New Roman" w:cs="Times New Roman"/>
          <w:b/>
          <w:bCs/>
          <w:i/>
          <w:iCs/>
          <w:w w:val="84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w w:val="84"/>
          <w:sz w:val="28"/>
          <w:szCs w:val="28"/>
        </w:rPr>
        <w:t>Порядок выполнения</w:t>
      </w:r>
    </w:p>
    <w:p w:rsidR="008124A2" w:rsidRDefault="008124A2" w:rsidP="00D40BEA">
      <w:pPr>
        <w:pStyle w:val="a"/>
        <w:spacing w:line="326" w:lineRule="exact"/>
        <w:ind w:left="298" w:right="5"/>
        <w:rPr>
          <w:rFonts w:ascii="Times New Roman" w:hAnsi="Times New Roman" w:cs="Times New Roman"/>
          <w:i/>
          <w:iCs/>
          <w:sz w:val="28"/>
          <w:szCs w:val="28"/>
        </w:rPr>
      </w:pPr>
    </w:p>
    <w:p w:rsidR="008124A2" w:rsidRPr="0084237A" w:rsidRDefault="008124A2" w:rsidP="00D40BEA">
      <w:pPr>
        <w:pStyle w:val="a"/>
        <w:spacing w:line="326" w:lineRule="exact"/>
        <w:ind w:left="298" w:right="5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-  </w:t>
      </w:r>
      <w:r w:rsidRPr="0084237A">
        <w:rPr>
          <w:rFonts w:ascii="Times New Roman" w:hAnsi="Times New Roman" w:cs="Times New Roman"/>
          <w:i/>
          <w:iCs/>
          <w:sz w:val="28"/>
          <w:szCs w:val="28"/>
        </w:rPr>
        <w:t xml:space="preserve">Вбейте </w:t>
      </w:r>
      <w:r>
        <w:rPr>
          <w:rFonts w:ascii="Times New Roman" w:hAnsi="Times New Roman" w:cs="Times New Roman"/>
          <w:i/>
          <w:iCs/>
          <w:w w:val="108"/>
          <w:sz w:val="28"/>
          <w:szCs w:val="28"/>
        </w:rPr>
        <w:t>гвоздь</w:t>
      </w:r>
      <w:r w:rsidRPr="0084237A">
        <w:rPr>
          <w:rFonts w:ascii="Times New Roman" w:hAnsi="Times New Roman" w:cs="Times New Roman"/>
          <w:i/>
          <w:iCs/>
          <w:sz w:val="28"/>
          <w:szCs w:val="28"/>
        </w:rPr>
        <w:t>молотком в кусок дерева .</w:t>
      </w:r>
    </w:p>
    <w:p w:rsidR="008124A2" w:rsidRDefault="008124A2" w:rsidP="00D40BEA">
      <w:pPr>
        <w:pStyle w:val="a"/>
        <w:spacing w:line="268" w:lineRule="exact"/>
        <w:ind w:left="298" w:right="5"/>
        <w:rPr>
          <w:rFonts w:ascii="Times New Roman" w:hAnsi="Times New Roman" w:cs="Times New Roman"/>
          <w:i/>
          <w:iCs/>
          <w:sz w:val="28"/>
          <w:szCs w:val="28"/>
        </w:rPr>
      </w:pPr>
    </w:p>
    <w:p w:rsidR="008124A2" w:rsidRPr="0084237A" w:rsidRDefault="008124A2" w:rsidP="00D40BEA">
      <w:pPr>
        <w:pStyle w:val="a"/>
        <w:spacing w:line="268" w:lineRule="exact"/>
        <w:ind w:left="298" w:right="5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-  </w:t>
      </w:r>
      <w:r w:rsidRPr="0084237A">
        <w:rPr>
          <w:rFonts w:ascii="Times New Roman" w:hAnsi="Times New Roman" w:cs="Times New Roman"/>
          <w:i/>
          <w:iCs/>
          <w:sz w:val="28"/>
          <w:szCs w:val="28"/>
        </w:rPr>
        <w:t xml:space="preserve">Коснитесь головки </w:t>
      </w:r>
      <w:r>
        <w:rPr>
          <w:rFonts w:ascii="Times New Roman" w:hAnsi="Times New Roman" w:cs="Times New Roman"/>
          <w:i/>
          <w:iCs/>
          <w:w w:val="108"/>
          <w:sz w:val="28"/>
          <w:szCs w:val="28"/>
        </w:rPr>
        <w:t>гвоздя</w:t>
      </w:r>
      <w:r w:rsidRPr="0084237A">
        <w:rPr>
          <w:rFonts w:ascii="Times New Roman" w:hAnsi="Times New Roman" w:cs="Times New Roman"/>
          <w:i/>
          <w:iCs/>
          <w:sz w:val="28"/>
          <w:szCs w:val="28"/>
        </w:rPr>
        <w:t xml:space="preserve">пальцем. </w:t>
      </w:r>
    </w:p>
    <w:p w:rsidR="008124A2" w:rsidRPr="0084237A" w:rsidRDefault="008124A2" w:rsidP="00D40BEA">
      <w:pPr>
        <w:pStyle w:val="a"/>
        <w:spacing w:before="273" w:line="240" w:lineRule="exact"/>
        <w:ind w:left="14" w:right="6"/>
        <w:rPr>
          <w:rFonts w:ascii="Times New Roman" w:hAnsi="Times New Roman" w:cs="Times New Roman"/>
          <w:b/>
          <w:bCs/>
          <w:i/>
          <w:iCs/>
          <w:w w:val="84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w w:val="84"/>
          <w:sz w:val="28"/>
          <w:szCs w:val="28"/>
        </w:rPr>
        <w:t>Резул</w:t>
      </w:r>
      <w:r w:rsidRPr="0084237A">
        <w:rPr>
          <w:rFonts w:ascii="Times New Roman" w:hAnsi="Times New Roman" w:cs="Times New Roman"/>
          <w:b/>
          <w:bCs/>
          <w:i/>
          <w:iCs/>
          <w:w w:val="84"/>
          <w:sz w:val="28"/>
          <w:szCs w:val="28"/>
        </w:rPr>
        <w:t xml:space="preserve">ьтаты </w:t>
      </w:r>
    </w:p>
    <w:p w:rsidR="008124A2" w:rsidRDefault="008124A2" w:rsidP="0084237A">
      <w:pPr>
        <w:pStyle w:val="a"/>
        <w:spacing w:line="321" w:lineRule="exact"/>
        <w:ind w:left="33" w:right="6"/>
        <w:rPr>
          <w:rFonts w:ascii="Times New Roman" w:hAnsi="Times New Roman" w:cs="Times New Roman"/>
          <w:w w:val="105"/>
          <w:sz w:val="28"/>
          <w:szCs w:val="28"/>
        </w:rPr>
      </w:pPr>
    </w:p>
    <w:p w:rsidR="008124A2" w:rsidRPr="0084237A" w:rsidRDefault="008124A2" w:rsidP="0084237A">
      <w:pPr>
        <w:pStyle w:val="a"/>
        <w:spacing w:line="321" w:lineRule="exact"/>
        <w:ind w:left="33" w:right="6"/>
        <w:rPr>
          <w:rFonts w:ascii="Times New Roman" w:hAnsi="Times New Roman" w:cs="Times New Roman"/>
          <w:w w:val="105"/>
          <w:sz w:val="28"/>
          <w:szCs w:val="28"/>
        </w:rPr>
      </w:pPr>
      <w:r w:rsidRPr="0084237A">
        <w:rPr>
          <w:rFonts w:ascii="Times New Roman" w:hAnsi="Times New Roman" w:cs="Times New Roman"/>
          <w:w w:val="105"/>
          <w:sz w:val="28"/>
          <w:szCs w:val="28"/>
        </w:rPr>
        <w:t xml:space="preserve">Головка гвоздя нагрелась. </w:t>
      </w:r>
    </w:p>
    <w:p w:rsidR="008124A2" w:rsidRPr="0084237A" w:rsidRDefault="008124A2" w:rsidP="0084237A">
      <w:pPr>
        <w:pStyle w:val="a"/>
        <w:spacing w:before="259" w:line="240" w:lineRule="exact"/>
        <w:ind w:left="14" w:right="1"/>
        <w:rPr>
          <w:rFonts w:ascii="Times New Roman" w:hAnsi="Times New Roman" w:cs="Times New Roman"/>
          <w:b/>
          <w:bCs/>
          <w:i/>
          <w:iCs/>
          <w:w w:val="84"/>
          <w:sz w:val="28"/>
          <w:szCs w:val="28"/>
        </w:rPr>
      </w:pPr>
      <w:r w:rsidRPr="0084237A">
        <w:rPr>
          <w:rFonts w:ascii="Times New Roman" w:hAnsi="Times New Roman" w:cs="Times New Roman"/>
          <w:b/>
          <w:bCs/>
          <w:i/>
          <w:iCs/>
          <w:w w:val="84"/>
          <w:sz w:val="28"/>
          <w:szCs w:val="28"/>
        </w:rPr>
        <w:t xml:space="preserve">Почему </w:t>
      </w:r>
    </w:p>
    <w:p w:rsidR="008124A2" w:rsidRDefault="008124A2" w:rsidP="0084237A">
      <w:pPr>
        <w:pStyle w:val="a"/>
        <w:spacing w:before="62" w:line="259" w:lineRule="exact"/>
        <w:ind w:left="14" w:right="1"/>
        <w:jc w:val="both"/>
        <w:rPr>
          <w:rFonts w:ascii="Times New Roman" w:hAnsi="Times New Roman" w:cs="Times New Roman"/>
          <w:w w:val="105"/>
          <w:sz w:val="28"/>
          <w:szCs w:val="28"/>
        </w:rPr>
      </w:pPr>
    </w:p>
    <w:p w:rsidR="008124A2" w:rsidRPr="0084237A" w:rsidRDefault="008124A2" w:rsidP="0084237A">
      <w:pPr>
        <w:pStyle w:val="a"/>
        <w:spacing w:before="62" w:line="259" w:lineRule="exact"/>
        <w:ind w:left="14" w:right="1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84237A">
        <w:rPr>
          <w:rFonts w:ascii="Times New Roman" w:hAnsi="Times New Roman" w:cs="Times New Roman"/>
          <w:w w:val="105"/>
          <w:sz w:val="28"/>
          <w:szCs w:val="28"/>
        </w:rPr>
        <w:t>Взаимодействие двух объектов вызывает трение. Тре</w:t>
      </w:r>
      <w:r w:rsidRPr="0084237A">
        <w:rPr>
          <w:rFonts w:ascii="Times New Roman" w:hAnsi="Times New Roman" w:cs="Times New Roman"/>
          <w:w w:val="105"/>
          <w:sz w:val="28"/>
          <w:szCs w:val="28"/>
        </w:rPr>
        <w:softHyphen/>
        <w:t>ние молотка и гвоздя приводит к нагреванию, подобно тому, как трение метеорита и молекул воздуха в зем</w:t>
      </w:r>
      <w:r w:rsidRPr="0084237A">
        <w:rPr>
          <w:rFonts w:ascii="Times New Roman" w:hAnsi="Times New Roman" w:cs="Times New Roman"/>
          <w:w w:val="105"/>
          <w:sz w:val="28"/>
          <w:szCs w:val="28"/>
        </w:rPr>
        <w:softHyphen/>
        <w:t xml:space="preserve">ной атмосфере. </w:t>
      </w:r>
    </w:p>
    <w:p w:rsidR="008124A2" w:rsidRDefault="008124A2" w:rsidP="0084237A">
      <w:pPr>
        <w:pStyle w:val="a"/>
        <w:spacing w:before="62" w:line="259" w:lineRule="exact"/>
        <w:ind w:left="14" w:right="1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124A2" w:rsidRDefault="008124A2" w:rsidP="00C62344">
      <w:pPr>
        <w:pStyle w:val="a"/>
        <w:spacing w:line="259" w:lineRule="exact"/>
        <w:jc w:val="both"/>
        <w:rPr>
          <w:sz w:val="21"/>
          <w:szCs w:val="21"/>
        </w:rPr>
      </w:pPr>
      <w:r w:rsidRPr="00011DF0">
        <w:rPr>
          <w:rFonts w:ascii="Times New Roman" w:hAnsi="Times New Roman" w:cs="Times New Roman"/>
          <w:b/>
          <w:bCs/>
          <w:i/>
          <w:iCs/>
          <w:sz w:val="32"/>
          <w:szCs w:val="32"/>
        </w:rPr>
        <w:t>Метеороиды</w:t>
      </w:r>
      <w:r w:rsidRPr="0084237A">
        <w:rPr>
          <w:rFonts w:ascii="Times New Roman" w:hAnsi="Times New Roman" w:cs="Times New Roman"/>
          <w:sz w:val="28"/>
          <w:szCs w:val="28"/>
        </w:rPr>
        <w:t xml:space="preserve">- </w:t>
      </w:r>
      <w:r w:rsidRPr="0084237A">
        <w:rPr>
          <w:rFonts w:ascii="Times New Roman" w:hAnsi="Times New Roman" w:cs="Times New Roman"/>
          <w:w w:val="105"/>
          <w:sz w:val="28"/>
          <w:szCs w:val="28"/>
        </w:rPr>
        <w:t>это обломки вещества различных раз</w:t>
      </w:r>
      <w:r w:rsidRPr="0084237A">
        <w:rPr>
          <w:rFonts w:ascii="Times New Roman" w:hAnsi="Times New Roman" w:cs="Times New Roman"/>
          <w:w w:val="105"/>
          <w:sz w:val="28"/>
          <w:szCs w:val="28"/>
        </w:rPr>
        <w:softHyphen/>
        <w:t>меров, движущиеся в космическом пространстве. Ес</w:t>
      </w:r>
      <w:r w:rsidRPr="0084237A">
        <w:rPr>
          <w:rFonts w:ascii="Times New Roman" w:hAnsi="Times New Roman" w:cs="Times New Roman"/>
          <w:w w:val="105"/>
          <w:sz w:val="28"/>
          <w:szCs w:val="28"/>
        </w:rPr>
        <w:softHyphen/>
        <w:t>ли метеороид подойдет достаточно близко к Земле, ее гравитация притянет его в земную атмосферу. Трение быстродвижущегося метеороида заставляет его разо</w:t>
      </w:r>
      <w:r w:rsidRPr="0084237A">
        <w:rPr>
          <w:rFonts w:ascii="Times New Roman" w:hAnsi="Times New Roman" w:cs="Times New Roman"/>
          <w:w w:val="105"/>
          <w:sz w:val="28"/>
          <w:szCs w:val="28"/>
        </w:rPr>
        <w:softHyphen/>
        <w:t xml:space="preserve">греваться и светиться. Светящееся тело называется </w:t>
      </w:r>
      <w:r w:rsidRPr="0084237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метеором. </w:t>
      </w:r>
      <w:r w:rsidRPr="0084237A">
        <w:rPr>
          <w:rFonts w:ascii="Times New Roman" w:hAnsi="Times New Roman" w:cs="Times New Roman"/>
          <w:w w:val="105"/>
          <w:sz w:val="28"/>
          <w:szCs w:val="28"/>
        </w:rPr>
        <w:t>Метеоры обычно сгорают, не достигнув земной поверхности. Вспышка света светящегося ме</w:t>
      </w:r>
      <w:r w:rsidRPr="0084237A">
        <w:rPr>
          <w:rFonts w:ascii="Times New Roman" w:hAnsi="Times New Roman" w:cs="Times New Roman"/>
          <w:w w:val="105"/>
          <w:sz w:val="28"/>
          <w:szCs w:val="28"/>
        </w:rPr>
        <w:softHyphen/>
        <w:t>теорита называется «падающей звездой». Каждый год 3 января, 12 августа, 21 октября, 14 декабря наблюда</w:t>
      </w:r>
      <w:r w:rsidRPr="0084237A">
        <w:rPr>
          <w:rFonts w:ascii="Times New Roman" w:hAnsi="Times New Roman" w:cs="Times New Roman"/>
          <w:w w:val="105"/>
          <w:sz w:val="28"/>
          <w:szCs w:val="28"/>
        </w:rPr>
        <w:softHyphen/>
        <w:t xml:space="preserve">ются метеорные дожди, потому что Земля пересекает орбиты различных комет. Вещество с кометных орбит </w:t>
      </w:r>
      <w:r w:rsidRPr="00C62344">
        <w:rPr>
          <w:rFonts w:ascii="Times New Roman" w:hAnsi="Times New Roman" w:cs="Times New Roman"/>
          <w:sz w:val="28"/>
          <w:szCs w:val="28"/>
        </w:rPr>
        <w:t>притягивается в земную атмосферу. Если метеор до</w:t>
      </w:r>
      <w:r w:rsidRPr="00C62344">
        <w:rPr>
          <w:rFonts w:ascii="Times New Roman" w:hAnsi="Times New Roman" w:cs="Times New Roman"/>
          <w:sz w:val="28"/>
          <w:szCs w:val="28"/>
        </w:rPr>
        <w:softHyphen/>
        <w:t xml:space="preserve">стигнет земной поверхности, он называется </w:t>
      </w:r>
      <w:r w:rsidRPr="00C623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метеори</w:t>
      </w:r>
      <w:r w:rsidRPr="00C62344">
        <w:rPr>
          <w:rFonts w:ascii="Times New Roman" w:hAnsi="Times New Roman" w:cs="Times New Roman"/>
          <w:b/>
          <w:bCs/>
          <w:i/>
          <w:iCs/>
          <w:sz w:val="28"/>
          <w:szCs w:val="28"/>
        </w:rPr>
        <w:softHyphen/>
      </w:r>
      <w:r w:rsidRPr="00C62344">
        <w:rPr>
          <w:rFonts w:ascii="Times New Roman" w:hAnsi="Times New Roman" w:cs="Times New Roman"/>
          <w:b/>
          <w:bCs/>
          <w:i/>
          <w:iCs/>
          <w:w w:val="88"/>
          <w:sz w:val="28"/>
          <w:szCs w:val="28"/>
        </w:rPr>
        <w:t xml:space="preserve">том. </w:t>
      </w:r>
      <w:r w:rsidRPr="00C62344">
        <w:rPr>
          <w:rFonts w:ascii="Times New Roman" w:hAnsi="Times New Roman" w:cs="Times New Roman"/>
          <w:sz w:val="28"/>
          <w:szCs w:val="28"/>
        </w:rPr>
        <w:t>Большинство метеоритов - маленькие пылинки или песчинки, но на Землю падали и крупные обломки.</w:t>
      </w:r>
    </w:p>
    <w:p w:rsidR="008124A2" w:rsidRPr="0084237A" w:rsidRDefault="008124A2" w:rsidP="0084237A">
      <w:pPr>
        <w:pStyle w:val="a"/>
        <w:spacing w:before="62" w:line="259" w:lineRule="exact"/>
        <w:ind w:left="14" w:right="1"/>
        <w:jc w:val="both"/>
        <w:rPr>
          <w:rFonts w:ascii="Times New Roman" w:hAnsi="Times New Roman" w:cs="Times New Roman"/>
          <w:w w:val="105"/>
          <w:sz w:val="28"/>
          <w:szCs w:val="28"/>
        </w:rPr>
      </w:pPr>
    </w:p>
    <w:p w:rsidR="008124A2" w:rsidRPr="0084237A" w:rsidRDefault="008124A2" w:rsidP="0084237A">
      <w:pPr>
        <w:tabs>
          <w:tab w:val="left" w:pos="2280"/>
        </w:tabs>
        <w:rPr>
          <w:rFonts w:ascii="Times New Roman" w:hAnsi="Times New Roman"/>
          <w:sz w:val="28"/>
          <w:szCs w:val="28"/>
        </w:rPr>
      </w:pPr>
    </w:p>
    <w:p w:rsidR="008124A2" w:rsidRPr="0084237A" w:rsidRDefault="008124A2" w:rsidP="0084237A"/>
    <w:p w:rsidR="008124A2" w:rsidRPr="0084237A" w:rsidRDefault="008124A2" w:rsidP="0084237A"/>
    <w:p w:rsidR="008124A2" w:rsidRPr="0084237A" w:rsidRDefault="008124A2" w:rsidP="0084237A"/>
    <w:p w:rsidR="008124A2" w:rsidRPr="0084237A" w:rsidRDefault="008124A2" w:rsidP="0084237A"/>
    <w:p w:rsidR="008124A2" w:rsidRPr="0084237A" w:rsidRDefault="008124A2" w:rsidP="0084237A">
      <w:r>
        <w:rPr>
          <w:noProof/>
          <w:lang w:eastAsia="ru-RU"/>
        </w:rPr>
        <w:pict>
          <v:shape id="Рисунок 2" o:spid="_x0000_s1027" type="#_x0000_t75" style="position:absolute;margin-left:1.95pt;margin-top:61.75pt;width:387pt;height:320.25pt;z-index:-251657216;visibility:visible;mso-position-horizontal-relative:margin;mso-position-vertical-relative:margin" wrapcoords="-42 0 -42 21549 21600 21549 21600 0 -42 0" o:allowincell="f">
            <v:imagedata r:id="rId6" o:title=""/>
            <w10:wrap type="through" anchorx="margin" anchory="margin"/>
          </v:shape>
        </w:pict>
      </w:r>
    </w:p>
    <w:p w:rsidR="008124A2" w:rsidRPr="0084237A" w:rsidRDefault="008124A2" w:rsidP="0084237A"/>
    <w:p w:rsidR="008124A2" w:rsidRPr="0084237A" w:rsidRDefault="008124A2" w:rsidP="0084237A"/>
    <w:p w:rsidR="008124A2" w:rsidRPr="0084237A" w:rsidRDefault="008124A2" w:rsidP="0084237A"/>
    <w:p w:rsidR="008124A2" w:rsidRPr="0084237A" w:rsidRDefault="008124A2" w:rsidP="0084237A"/>
    <w:p w:rsidR="008124A2" w:rsidRPr="0084237A" w:rsidRDefault="008124A2" w:rsidP="0084237A"/>
    <w:p w:rsidR="008124A2" w:rsidRPr="0084237A" w:rsidRDefault="008124A2" w:rsidP="0084237A"/>
    <w:p w:rsidR="008124A2" w:rsidRPr="0084237A" w:rsidRDefault="008124A2" w:rsidP="0084237A"/>
    <w:p w:rsidR="008124A2" w:rsidRPr="0084237A" w:rsidRDefault="008124A2" w:rsidP="0084237A"/>
    <w:p w:rsidR="008124A2" w:rsidRPr="0084237A" w:rsidRDefault="008124A2" w:rsidP="0084237A"/>
    <w:p w:rsidR="008124A2" w:rsidRPr="0084237A" w:rsidRDefault="008124A2" w:rsidP="0084237A"/>
    <w:p w:rsidR="008124A2" w:rsidRPr="0084237A" w:rsidRDefault="008124A2" w:rsidP="0084237A"/>
    <w:p w:rsidR="008124A2" w:rsidRPr="0084237A" w:rsidRDefault="008124A2" w:rsidP="0084237A"/>
    <w:p w:rsidR="008124A2" w:rsidRDefault="008124A2" w:rsidP="0084237A"/>
    <w:p w:rsidR="008124A2" w:rsidRPr="00973325" w:rsidRDefault="008124A2" w:rsidP="00973325"/>
    <w:p w:rsidR="008124A2" w:rsidRPr="00973325" w:rsidRDefault="008124A2" w:rsidP="00973325"/>
    <w:p w:rsidR="008124A2" w:rsidRPr="00973325" w:rsidRDefault="008124A2" w:rsidP="00973325"/>
    <w:p w:rsidR="008124A2" w:rsidRPr="00973325" w:rsidRDefault="008124A2" w:rsidP="00973325"/>
    <w:p w:rsidR="008124A2" w:rsidRPr="00973325" w:rsidRDefault="008124A2" w:rsidP="00973325"/>
    <w:p w:rsidR="008124A2" w:rsidRPr="00973325" w:rsidRDefault="008124A2" w:rsidP="00973325"/>
    <w:p w:rsidR="008124A2" w:rsidRPr="00973325" w:rsidRDefault="008124A2" w:rsidP="00973325"/>
    <w:p w:rsidR="008124A2" w:rsidRPr="00973325" w:rsidRDefault="008124A2" w:rsidP="00973325"/>
    <w:p w:rsidR="008124A2" w:rsidRDefault="008124A2" w:rsidP="00973325"/>
    <w:p w:rsidR="008124A2" w:rsidRDefault="008124A2" w:rsidP="00973325">
      <w:pPr>
        <w:ind w:firstLine="708"/>
      </w:pPr>
    </w:p>
    <w:p w:rsidR="008124A2" w:rsidRDefault="008124A2" w:rsidP="00973325">
      <w:pPr>
        <w:ind w:firstLine="708"/>
      </w:pPr>
    </w:p>
    <w:p w:rsidR="008124A2" w:rsidRDefault="008124A2" w:rsidP="00973325">
      <w:pPr>
        <w:ind w:firstLine="708"/>
      </w:pPr>
    </w:p>
    <w:p w:rsidR="008124A2" w:rsidRDefault="008124A2" w:rsidP="00973325">
      <w:pPr>
        <w:ind w:firstLine="708"/>
      </w:pPr>
    </w:p>
    <w:p w:rsidR="008124A2" w:rsidRPr="00973325" w:rsidRDefault="008124A2" w:rsidP="00973325">
      <w:pPr>
        <w:pStyle w:val="a"/>
        <w:spacing w:line="412" w:lineRule="exact"/>
        <w:ind w:left="34" w:right="9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                   Планетарий в ко</w:t>
      </w:r>
      <w:r w:rsidRPr="00973325">
        <w:rPr>
          <w:rFonts w:ascii="Times New Roman" w:hAnsi="Times New Roman" w:cs="Times New Roman"/>
          <w:b/>
          <w:bCs/>
          <w:sz w:val="40"/>
          <w:szCs w:val="40"/>
        </w:rPr>
        <w:t xml:space="preserve">робке </w:t>
      </w:r>
    </w:p>
    <w:p w:rsidR="008124A2" w:rsidRDefault="008124A2" w:rsidP="00F775DB">
      <w:pPr>
        <w:pStyle w:val="a"/>
        <w:spacing w:before="283" w:line="240" w:lineRule="exact"/>
        <w:ind w:left="20"/>
        <w:rPr>
          <w:rFonts w:ascii="Times New Roman" w:hAnsi="Times New Roman" w:cs="Times New Roman"/>
          <w:b/>
          <w:bCs/>
          <w:i/>
          <w:iCs/>
          <w:w w:val="89"/>
          <w:sz w:val="28"/>
          <w:szCs w:val="28"/>
        </w:rPr>
      </w:pPr>
    </w:p>
    <w:p w:rsidR="008124A2" w:rsidRPr="00973325" w:rsidRDefault="008124A2" w:rsidP="00F775DB">
      <w:pPr>
        <w:pStyle w:val="a"/>
        <w:spacing w:before="283" w:line="240" w:lineRule="exact"/>
        <w:ind w:left="20"/>
        <w:rPr>
          <w:rFonts w:ascii="Times New Roman" w:hAnsi="Times New Roman" w:cs="Times New Roman"/>
          <w:b/>
          <w:bCs/>
          <w:i/>
          <w:iCs/>
          <w:w w:val="89"/>
          <w:sz w:val="28"/>
          <w:szCs w:val="28"/>
        </w:rPr>
      </w:pPr>
      <w:r w:rsidRPr="00973325">
        <w:rPr>
          <w:rFonts w:ascii="Times New Roman" w:hAnsi="Times New Roman" w:cs="Times New Roman"/>
          <w:b/>
          <w:bCs/>
          <w:i/>
          <w:iCs/>
          <w:w w:val="89"/>
          <w:sz w:val="28"/>
          <w:szCs w:val="28"/>
        </w:rPr>
        <w:t xml:space="preserve">Цепь </w:t>
      </w:r>
    </w:p>
    <w:p w:rsidR="008124A2" w:rsidRDefault="008124A2" w:rsidP="00973325">
      <w:pPr>
        <w:pStyle w:val="a"/>
        <w:spacing w:before="72" w:line="264" w:lineRule="exact"/>
        <w:ind w:left="34"/>
        <w:rPr>
          <w:rFonts w:ascii="Times New Roman" w:hAnsi="Times New Roman" w:cs="Times New Roman"/>
          <w:sz w:val="28"/>
          <w:szCs w:val="28"/>
        </w:rPr>
      </w:pPr>
    </w:p>
    <w:p w:rsidR="008124A2" w:rsidRPr="00973325" w:rsidRDefault="008124A2" w:rsidP="00973325">
      <w:pPr>
        <w:pStyle w:val="a"/>
        <w:spacing w:before="72" w:line="264" w:lineRule="exact"/>
        <w:ind w:left="34"/>
        <w:rPr>
          <w:rFonts w:ascii="Times New Roman" w:hAnsi="Times New Roman" w:cs="Times New Roman"/>
          <w:sz w:val="28"/>
          <w:szCs w:val="28"/>
        </w:rPr>
      </w:pPr>
      <w:r w:rsidRPr="00973325">
        <w:rPr>
          <w:rFonts w:ascii="Times New Roman" w:hAnsi="Times New Roman" w:cs="Times New Roman"/>
          <w:sz w:val="28"/>
          <w:szCs w:val="28"/>
        </w:rPr>
        <w:t>Показать, как в планетарии создают изображение ноч</w:t>
      </w:r>
      <w:r w:rsidRPr="00973325">
        <w:rPr>
          <w:rFonts w:ascii="Times New Roman" w:hAnsi="Times New Roman" w:cs="Times New Roman"/>
          <w:sz w:val="28"/>
          <w:szCs w:val="28"/>
        </w:rPr>
        <w:softHyphen/>
        <w:t xml:space="preserve">ного неба. </w:t>
      </w:r>
    </w:p>
    <w:p w:rsidR="008124A2" w:rsidRDefault="008124A2" w:rsidP="00973325">
      <w:pPr>
        <w:pStyle w:val="a"/>
        <w:spacing w:before="264" w:line="326" w:lineRule="exact"/>
        <w:ind w:left="864" w:right="3427" w:hanging="844"/>
        <w:rPr>
          <w:rFonts w:ascii="Times New Roman" w:hAnsi="Times New Roman" w:cs="Times New Roman"/>
          <w:b/>
          <w:bCs/>
          <w:i/>
          <w:iCs/>
          <w:w w:val="82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w w:val="82"/>
          <w:sz w:val="28"/>
          <w:szCs w:val="28"/>
        </w:rPr>
        <w:t>Что потребуется</w:t>
      </w:r>
    </w:p>
    <w:p w:rsidR="008124A2" w:rsidRPr="00973325" w:rsidRDefault="008124A2" w:rsidP="00973325">
      <w:pPr>
        <w:pStyle w:val="a"/>
        <w:spacing w:before="264" w:line="326" w:lineRule="exact"/>
        <w:ind w:left="864" w:right="3427" w:hanging="844"/>
        <w:rPr>
          <w:rFonts w:ascii="Times New Roman" w:hAnsi="Times New Roman" w:cs="Times New Roman"/>
          <w:i/>
          <w:iCs/>
          <w:sz w:val="28"/>
          <w:szCs w:val="28"/>
        </w:rPr>
      </w:pPr>
      <w:r w:rsidRPr="00973325">
        <w:rPr>
          <w:rFonts w:ascii="Times New Roman" w:hAnsi="Times New Roman" w:cs="Times New Roman"/>
          <w:i/>
          <w:iCs/>
          <w:sz w:val="28"/>
          <w:szCs w:val="28"/>
        </w:rPr>
        <w:t xml:space="preserve">обувная коробка </w:t>
      </w:r>
    </w:p>
    <w:p w:rsidR="008124A2" w:rsidRDefault="008124A2" w:rsidP="00973325">
      <w:pPr>
        <w:pStyle w:val="a"/>
        <w:spacing w:line="264" w:lineRule="exact"/>
        <w:ind w:left="864" w:right="2549"/>
        <w:rPr>
          <w:rFonts w:ascii="Times New Roman" w:hAnsi="Times New Roman" w:cs="Times New Roman"/>
          <w:i/>
          <w:iCs/>
          <w:sz w:val="28"/>
          <w:szCs w:val="28"/>
        </w:rPr>
      </w:pPr>
    </w:p>
    <w:p w:rsidR="008124A2" w:rsidRDefault="008124A2" w:rsidP="00973325">
      <w:pPr>
        <w:pStyle w:val="a"/>
        <w:spacing w:line="264" w:lineRule="exact"/>
        <w:ind w:left="864" w:right="2549"/>
        <w:rPr>
          <w:rFonts w:ascii="Times New Roman" w:hAnsi="Times New Roman" w:cs="Times New Roman"/>
          <w:i/>
          <w:iCs/>
          <w:sz w:val="28"/>
          <w:szCs w:val="28"/>
        </w:rPr>
      </w:pPr>
      <w:r w:rsidRPr="00973325">
        <w:rPr>
          <w:rFonts w:ascii="Times New Roman" w:hAnsi="Times New Roman" w:cs="Times New Roman"/>
          <w:i/>
          <w:iCs/>
          <w:sz w:val="28"/>
          <w:szCs w:val="28"/>
        </w:rPr>
        <w:t xml:space="preserve">черная чертежная бумага </w:t>
      </w:r>
    </w:p>
    <w:p w:rsidR="008124A2" w:rsidRDefault="008124A2" w:rsidP="00973325">
      <w:pPr>
        <w:pStyle w:val="a"/>
        <w:spacing w:line="264" w:lineRule="exact"/>
        <w:ind w:left="864" w:right="2549"/>
        <w:rPr>
          <w:rFonts w:ascii="Times New Roman" w:hAnsi="Times New Roman" w:cs="Times New Roman"/>
          <w:i/>
          <w:iCs/>
          <w:sz w:val="28"/>
          <w:szCs w:val="28"/>
        </w:rPr>
      </w:pPr>
    </w:p>
    <w:p w:rsidR="008124A2" w:rsidRPr="00973325" w:rsidRDefault="008124A2" w:rsidP="00973325">
      <w:pPr>
        <w:pStyle w:val="a"/>
        <w:spacing w:line="264" w:lineRule="exact"/>
        <w:ind w:left="864" w:right="2549"/>
        <w:rPr>
          <w:rFonts w:ascii="Times New Roman" w:hAnsi="Times New Roman" w:cs="Times New Roman"/>
          <w:i/>
          <w:iCs/>
          <w:sz w:val="28"/>
          <w:szCs w:val="28"/>
        </w:rPr>
      </w:pPr>
      <w:r w:rsidRPr="00973325">
        <w:rPr>
          <w:rFonts w:ascii="Times New Roman" w:hAnsi="Times New Roman" w:cs="Times New Roman"/>
          <w:i/>
          <w:iCs/>
          <w:sz w:val="28"/>
          <w:szCs w:val="28"/>
        </w:rPr>
        <w:t xml:space="preserve">клейкая лента </w:t>
      </w:r>
    </w:p>
    <w:p w:rsidR="008124A2" w:rsidRDefault="008124A2" w:rsidP="00973325">
      <w:pPr>
        <w:pStyle w:val="a"/>
        <w:spacing w:line="264" w:lineRule="exact"/>
        <w:ind w:left="859" w:right="10"/>
        <w:rPr>
          <w:rFonts w:ascii="Times New Roman" w:hAnsi="Times New Roman" w:cs="Times New Roman"/>
          <w:i/>
          <w:iCs/>
          <w:sz w:val="28"/>
          <w:szCs w:val="28"/>
        </w:rPr>
      </w:pPr>
    </w:p>
    <w:p w:rsidR="008124A2" w:rsidRPr="00973325" w:rsidRDefault="008124A2" w:rsidP="00973325">
      <w:pPr>
        <w:pStyle w:val="a"/>
        <w:spacing w:line="264" w:lineRule="exact"/>
        <w:ind w:left="859" w:right="10"/>
        <w:rPr>
          <w:rFonts w:ascii="Times New Roman" w:hAnsi="Times New Roman" w:cs="Times New Roman"/>
          <w:i/>
          <w:iCs/>
          <w:sz w:val="28"/>
          <w:szCs w:val="28"/>
        </w:rPr>
      </w:pPr>
      <w:r w:rsidRPr="00973325">
        <w:rPr>
          <w:rFonts w:ascii="Times New Roman" w:hAnsi="Times New Roman" w:cs="Times New Roman"/>
          <w:i/>
          <w:iCs/>
          <w:sz w:val="28"/>
          <w:szCs w:val="28"/>
        </w:rPr>
        <w:t xml:space="preserve">фонарь </w:t>
      </w:r>
    </w:p>
    <w:p w:rsidR="008124A2" w:rsidRDefault="008124A2" w:rsidP="00973325">
      <w:pPr>
        <w:pStyle w:val="a"/>
        <w:spacing w:line="264" w:lineRule="exact"/>
        <w:ind w:left="859" w:right="10"/>
        <w:rPr>
          <w:rFonts w:ascii="Times New Roman" w:hAnsi="Times New Roman" w:cs="Times New Roman"/>
          <w:i/>
          <w:iCs/>
          <w:sz w:val="28"/>
          <w:szCs w:val="28"/>
        </w:rPr>
      </w:pPr>
    </w:p>
    <w:p w:rsidR="008124A2" w:rsidRPr="00973325" w:rsidRDefault="008124A2" w:rsidP="00973325">
      <w:pPr>
        <w:pStyle w:val="a"/>
        <w:spacing w:line="264" w:lineRule="exact"/>
        <w:ind w:left="859" w:right="10"/>
        <w:rPr>
          <w:rFonts w:ascii="Times New Roman" w:hAnsi="Times New Roman" w:cs="Times New Roman"/>
          <w:i/>
          <w:iCs/>
          <w:sz w:val="28"/>
          <w:szCs w:val="28"/>
        </w:rPr>
      </w:pPr>
      <w:r w:rsidRPr="00973325">
        <w:rPr>
          <w:rFonts w:ascii="Times New Roman" w:hAnsi="Times New Roman" w:cs="Times New Roman"/>
          <w:i/>
          <w:iCs/>
          <w:sz w:val="28"/>
          <w:szCs w:val="28"/>
        </w:rPr>
        <w:t xml:space="preserve">булавка </w:t>
      </w:r>
    </w:p>
    <w:p w:rsidR="008124A2" w:rsidRDefault="008124A2" w:rsidP="00973325">
      <w:pPr>
        <w:pStyle w:val="a"/>
        <w:spacing w:line="264" w:lineRule="exact"/>
        <w:ind w:left="859" w:right="10"/>
        <w:rPr>
          <w:rFonts w:ascii="Times New Roman" w:hAnsi="Times New Roman" w:cs="Times New Roman"/>
          <w:i/>
          <w:iCs/>
          <w:sz w:val="28"/>
          <w:szCs w:val="28"/>
        </w:rPr>
      </w:pPr>
    </w:p>
    <w:p w:rsidR="008124A2" w:rsidRPr="00973325" w:rsidRDefault="008124A2" w:rsidP="00973325">
      <w:pPr>
        <w:pStyle w:val="a"/>
        <w:spacing w:line="264" w:lineRule="exact"/>
        <w:ind w:left="859" w:right="10"/>
        <w:rPr>
          <w:rFonts w:ascii="Times New Roman" w:hAnsi="Times New Roman" w:cs="Times New Roman"/>
          <w:i/>
          <w:iCs/>
          <w:sz w:val="28"/>
          <w:szCs w:val="28"/>
        </w:rPr>
      </w:pPr>
      <w:r w:rsidRPr="00973325">
        <w:rPr>
          <w:rFonts w:ascii="Times New Roman" w:hAnsi="Times New Roman" w:cs="Times New Roman"/>
          <w:i/>
          <w:iCs/>
          <w:sz w:val="28"/>
          <w:szCs w:val="28"/>
        </w:rPr>
        <w:t xml:space="preserve">ножницы </w:t>
      </w:r>
    </w:p>
    <w:p w:rsidR="008124A2" w:rsidRPr="00973325" w:rsidRDefault="008124A2" w:rsidP="00973325">
      <w:pPr>
        <w:pStyle w:val="a"/>
        <w:spacing w:before="240" w:line="244" w:lineRule="exact"/>
        <w:ind w:left="10" w:right="10"/>
        <w:rPr>
          <w:rFonts w:ascii="Times New Roman" w:hAnsi="Times New Roman" w:cs="Times New Roman"/>
          <w:b/>
          <w:bCs/>
          <w:i/>
          <w:iCs/>
          <w:w w:val="82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w w:val="82"/>
          <w:sz w:val="28"/>
          <w:szCs w:val="28"/>
        </w:rPr>
        <w:t>Порядок выполнения</w:t>
      </w:r>
    </w:p>
    <w:p w:rsidR="008124A2" w:rsidRDefault="008124A2" w:rsidP="00973325">
      <w:pPr>
        <w:pStyle w:val="a"/>
        <w:spacing w:before="57" w:line="264" w:lineRule="exact"/>
        <w:ind w:left="24" w:right="10"/>
        <w:jc w:val="both"/>
        <w:rPr>
          <w:rFonts w:ascii="Times New Roman" w:hAnsi="Times New Roman" w:cs="Times New Roman"/>
          <w:w w:val="76"/>
          <w:sz w:val="28"/>
          <w:szCs w:val="28"/>
        </w:rPr>
      </w:pPr>
    </w:p>
    <w:p w:rsidR="008124A2" w:rsidRDefault="008124A2" w:rsidP="00C427BC">
      <w:pPr>
        <w:pStyle w:val="a"/>
        <w:spacing w:before="57" w:line="264" w:lineRule="exact"/>
        <w:ind w:right="10"/>
        <w:jc w:val="both"/>
        <w:rPr>
          <w:rFonts w:ascii="Times New Roman" w:hAnsi="Times New Roman" w:cs="Times New Roman"/>
          <w:w w:val="53"/>
          <w:sz w:val="28"/>
          <w:szCs w:val="28"/>
        </w:rPr>
      </w:pPr>
      <w:r>
        <w:rPr>
          <w:rFonts w:ascii="Times New Roman" w:hAnsi="Times New Roman" w:cs="Times New Roman"/>
          <w:w w:val="76"/>
          <w:sz w:val="28"/>
          <w:szCs w:val="28"/>
        </w:rPr>
        <w:t xml:space="preserve">  -   </w:t>
      </w:r>
      <w:r w:rsidRPr="00973325">
        <w:rPr>
          <w:rFonts w:ascii="Times New Roman" w:hAnsi="Times New Roman" w:cs="Times New Roman"/>
          <w:i/>
          <w:iCs/>
          <w:sz w:val="28"/>
          <w:szCs w:val="28"/>
        </w:rPr>
        <w:t xml:space="preserve">На одном конце обувной коробки вырежьте квадрат. </w:t>
      </w:r>
    </w:p>
    <w:p w:rsidR="008124A2" w:rsidRDefault="008124A2" w:rsidP="00973325">
      <w:pPr>
        <w:pStyle w:val="a"/>
        <w:spacing w:before="57" w:line="264" w:lineRule="exact"/>
        <w:ind w:left="24" w:right="10"/>
        <w:jc w:val="both"/>
        <w:rPr>
          <w:rFonts w:ascii="Times New Roman" w:hAnsi="Times New Roman" w:cs="Times New Roman"/>
          <w:w w:val="53"/>
          <w:sz w:val="28"/>
          <w:szCs w:val="28"/>
        </w:rPr>
      </w:pPr>
    </w:p>
    <w:p w:rsidR="008124A2" w:rsidRPr="00973325" w:rsidRDefault="008124A2" w:rsidP="00C427BC">
      <w:pPr>
        <w:pStyle w:val="a"/>
        <w:spacing w:before="57" w:line="264" w:lineRule="exact"/>
        <w:ind w:right="1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w w:val="53"/>
          <w:sz w:val="28"/>
          <w:szCs w:val="28"/>
        </w:rPr>
        <w:t xml:space="preserve">  -    </w:t>
      </w:r>
      <w:r w:rsidRPr="00973325">
        <w:rPr>
          <w:rFonts w:ascii="Times New Roman" w:hAnsi="Times New Roman" w:cs="Times New Roman"/>
          <w:i/>
          <w:iCs/>
          <w:sz w:val="28"/>
          <w:szCs w:val="28"/>
        </w:rPr>
        <w:t xml:space="preserve">На другом конце коробки вырежьте круг, в который </w:t>
      </w:r>
    </w:p>
    <w:p w:rsidR="008124A2" w:rsidRPr="00973325" w:rsidRDefault="008124A2" w:rsidP="00973325">
      <w:pPr>
        <w:pStyle w:val="a"/>
        <w:spacing w:line="264" w:lineRule="exact"/>
        <w:ind w:left="302" w:right="10"/>
        <w:rPr>
          <w:rFonts w:ascii="Times New Roman" w:hAnsi="Times New Roman" w:cs="Times New Roman"/>
          <w:i/>
          <w:iCs/>
          <w:sz w:val="28"/>
          <w:szCs w:val="28"/>
        </w:rPr>
      </w:pPr>
      <w:r w:rsidRPr="00973325">
        <w:rPr>
          <w:rFonts w:ascii="Times New Roman" w:hAnsi="Times New Roman" w:cs="Times New Roman"/>
          <w:i/>
          <w:iCs/>
          <w:sz w:val="28"/>
          <w:szCs w:val="28"/>
        </w:rPr>
        <w:t xml:space="preserve">войдет фонарь. </w:t>
      </w:r>
    </w:p>
    <w:p w:rsidR="008124A2" w:rsidRDefault="008124A2" w:rsidP="00973325">
      <w:pPr>
        <w:pStyle w:val="a"/>
        <w:spacing w:line="264" w:lineRule="exact"/>
        <w:ind w:left="298" w:right="466" w:hanging="273"/>
        <w:rPr>
          <w:rFonts w:ascii="Times New Roman" w:hAnsi="Times New Roman" w:cs="Times New Roman"/>
          <w:w w:val="60"/>
          <w:sz w:val="28"/>
          <w:szCs w:val="28"/>
        </w:rPr>
      </w:pPr>
    </w:p>
    <w:p w:rsidR="008124A2" w:rsidRPr="00973325" w:rsidRDefault="008124A2" w:rsidP="00973325">
      <w:pPr>
        <w:pStyle w:val="a"/>
        <w:spacing w:line="264" w:lineRule="exact"/>
        <w:ind w:left="298" w:right="466" w:hanging="273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w w:val="60"/>
          <w:sz w:val="28"/>
          <w:szCs w:val="28"/>
        </w:rPr>
        <w:t xml:space="preserve">   -    </w:t>
      </w:r>
      <w:r w:rsidRPr="00973325">
        <w:rPr>
          <w:rFonts w:ascii="Times New Roman" w:hAnsi="Times New Roman" w:cs="Times New Roman"/>
          <w:i/>
          <w:iCs/>
          <w:sz w:val="28"/>
          <w:szCs w:val="28"/>
        </w:rPr>
        <w:t xml:space="preserve">Закройте квадратное отверстие листом черной бумаги. Приклейте бумагу к коробке. </w:t>
      </w:r>
    </w:p>
    <w:p w:rsidR="008124A2" w:rsidRDefault="008124A2" w:rsidP="00973325">
      <w:pPr>
        <w:pStyle w:val="a"/>
        <w:spacing w:line="264" w:lineRule="exact"/>
        <w:ind w:left="19" w:right="10"/>
        <w:rPr>
          <w:rFonts w:ascii="Times New Roman" w:hAnsi="Times New Roman" w:cs="Times New Roman"/>
          <w:w w:val="76"/>
          <w:sz w:val="28"/>
          <w:szCs w:val="28"/>
        </w:rPr>
      </w:pPr>
    </w:p>
    <w:p w:rsidR="008124A2" w:rsidRPr="00973325" w:rsidRDefault="008124A2" w:rsidP="00C427BC">
      <w:pPr>
        <w:pStyle w:val="a"/>
        <w:spacing w:line="264" w:lineRule="exact"/>
        <w:ind w:left="19" w:right="1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w w:val="76"/>
          <w:sz w:val="28"/>
          <w:szCs w:val="28"/>
        </w:rPr>
        <w:t xml:space="preserve">  -   </w:t>
      </w:r>
      <w:r w:rsidRPr="00973325">
        <w:rPr>
          <w:rFonts w:ascii="Times New Roman" w:hAnsi="Times New Roman" w:cs="Times New Roman"/>
          <w:sz w:val="28"/>
          <w:szCs w:val="28"/>
        </w:rPr>
        <w:t xml:space="preserve">С </w:t>
      </w:r>
      <w:r w:rsidRPr="00973325">
        <w:rPr>
          <w:rFonts w:ascii="Times New Roman" w:hAnsi="Times New Roman" w:cs="Times New Roman"/>
          <w:i/>
          <w:iCs/>
          <w:sz w:val="28"/>
          <w:szCs w:val="28"/>
        </w:rPr>
        <w:t>помощью бу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лавки сделайте в черной бумаге </w:t>
      </w:r>
      <w:r w:rsidRPr="00973325">
        <w:rPr>
          <w:rFonts w:ascii="Times New Roman" w:hAnsi="Times New Roman" w:cs="Times New Roman"/>
          <w:i/>
          <w:iCs/>
          <w:sz w:val="28"/>
          <w:szCs w:val="28"/>
        </w:rPr>
        <w:t xml:space="preserve">7-8 отверстий. </w:t>
      </w:r>
    </w:p>
    <w:p w:rsidR="008124A2" w:rsidRDefault="008124A2" w:rsidP="00973325">
      <w:pPr>
        <w:pStyle w:val="a"/>
        <w:spacing w:line="264" w:lineRule="exact"/>
        <w:ind w:left="19" w:right="10"/>
        <w:rPr>
          <w:rFonts w:ascii="Times New Roman" w:hAnsi="Times New Roman" w:cs="Times New Roman"/>
          <w:w w:val="85"/>
          <w:sz w:val="28"/>
          <w:szCs w:val="28"/>
        </w:rPr>
      </w:pPr>
    </w:p>
    <w:p w:rsidR="008124A2" w:rsidRPr="00973325" w:rsidRDefault="008124A2" w:rsidP="00973325">
      <w:pPr>
        <w:pStyle w:val="a"/>
        <w:spacing w:line="264" w:lineRule="exact"/>
        <w:ind w:left="19" w:right="1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w w:val="85"/>
          <w:sz w:val="28"/>
          <w:szCs w:val="28"/>
        </w:rPr>
        <w:t xml:space="preserve"> -   </w:t>
      </w:r>
      <w:r w:rsidRPr="00973325">
        <w:rPr>
          <w:rFonts w:ascii="Times New Roman" w:hAnsi="Times New Roman" w:cs="Times New Roman"/>
          <w:i/>
          <w:iCs/>
          <w:sz w:val="28"/>
          <w:szCs w:val="28"/>
        </w:rPr>
        <w:t xml:space="preserve">Поверните коробку к чистой стенке. </w:t>
      </w:r>
    </w:p>
    <w:p w:rsidR="008124A2" w:rsidRDefault="008124A2" w:rsidP="00973325">
      <w:pPr>
        <w:pStyle w:val="a"/>
        <w:spacing w:line="264" w:lineRule="exact"/>
        <w:ind w:left="19" w:right="10"/>
        <w:rPr>
          <w:rFonts w:ascii="Times New Roman" w:hAnsi="Times New Roman" w:cs="Times New Roman"/>
          <w:w w:val="88"/>
          <w:sz w:val="28"/>
          <w:szCs w:val="28"/>
        </w:rPr>
      </w:pPr>
    </w:p>
    <w:p w:rsidR="008124A2" w:rsidRPr="00973325" w:rsidRDefault="008124A2" w:rsidP="00973325">
      <w:pPr>
        <w:pStyle w:val="a"/>
        <w:spacing w:line="264" w:lineRule="exact"/>
        <w:ind w:left="19" w:right="1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w w:val="88"/>
          <w:sz w:val="28"/>
          <w:szCs w:val="28"/>
        </w:rPr>
        <w:t xml:space="preserve">-  </w:t>
      </w:r>
      <w:r w:rsidRPr="00973325">
        <w:rPr>
          <w:rFonts w:ascii="Times New Roman" w:hAnsi="Times New Roman" w:cs="Times New Roman"/>
          <w:w w:val="115"/>
          <w:sz w:val="28"/>
          <w:szCs w:val="28"/>
        </w:rPr>
        <w:t xml:space="preserve">В </w:t>
      </w:r>
      <w:r w:rsidRPr="00973325">
        <w:rPr>
          <w:rFonts w:ascii="Times New Roman" w:hAnsi="Times New Roman" w:cs="Times New Roman"/>
          <w:i/>
          <w:iCs/>
          <w:sz w:val="28"/>
          <w:szCs w:val="28"/>
        </w:rPr>
        <w:t xml:space="preserve">затемненной комнате включите фонарь. </w:t>
      </w:r>
    </w:p>
    <w:p w:rsidR="008124A2" w:rsidRDefault="008124A2" w:rsidP="00973325">
      <w:pPr>
        <w:pStyle w:val="a"/>
        <w:spacing w:before="4" w:line="264" w:lineRule="exact"/>
        <w:ind w:left="298" w:right="38" w:hanging="273"/>
        <w:rPr>
          <w:rFonts w:ascii="Times New Roman" w:hAnsi="Times New Roman" w:cs="Times New Roman"/>
          <w:w w:val="85"/>
          <w:sz w:val="28"/>
          <w:szCs w:val="28"/>
        </w:rPr>
      </w:pPr>
    </w:p>
    <w:p w:rsidR="008124A2" w:rsidRPr="00973325" w:rsidRDefault="008124A2" w:rsidP="00973325">
      <w:pPr>
        <w:pStyle w:val="a"/>
        <w:spacing w:before="4" w:line="264" w:lineRule="exact"/>
        <w:ind w:left="298" w:right="38" w:hanging="273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w w:val="85"/>
          <w:sz w:val="28"/>
          <w:szCs w:val="28"/>
        </w:rPr>
        <w:t xml:space="preserve">  -   </w:t>
      </w:r>
      <w:r w:rsidRPr="00973325">
        <w:rPr>
          <w:rFonts w:ascii="Times New Roman" w:hAnsi="Times New Roman" w:cs="Times New Roman"/>
          <w:i/>
          <w:iCs/>
          <w:sz w:val="28"/>
          <w:szCs w:val="28"/>
        </w:rPr>
        <w:t xml:space="preserve">Подвигайте коробку взад и вперед, чтобы на стене возникли четкие изображения маленьких пятен света. Увеличьте отверстия в бумаге, если пятна на стене слишком малы. </w:t>
      </w:r>
    </w:p>
    <w:p w:rsidR="008124A2" w:rsidRPr="00973325" w:rsidRDefault="008124A2" w:rsidP="00973325">
      <w:pPr>
        <w:pStyle w:val="a"/>
        <w:spacing w:before="259" w:line="244" w:lineRule="exact"/>
        <w:ind w:left="10"/>
        <w:rPr>
          <w:rFonts w:ascii="Times New Roman" w:hAnsi="Times New Roman" w:cs="Times New Roman"/>
          <w:b/>
          <w:bCs/>
          <w:i/>
          <w:iCs/>
          <w:w w:val="82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w w:val="82"/>
          <w:sz w:val="28"/>
          <w:szCs w:val="28"/>
        </w:rPr>
        <w:t>Резул</w:t>
      </w:r>
      <w:r w:rsidRPr="00973325">
        <w:rPr>
          <w:rFonts w:ascii="Times New Roman" w:hAnsi="Times New Roman" w:cs="Times New Roman"/>
          <w:b/>
          <w:bCs/>
          <w:i/>
          <w:iCs/>
          <w:w w:val="82"/>
          <w:sz w:val="28"/>
          <w:szCs w:val="28"/>
        </w:rPr>
        <w:t xml:space="preserve">ьтаты </w:t>
      </w:r>
    </w:p>
    <w:p w:rsidR="008124A2" w:rsidRDefault="008124A2" w:rsidP="00973325">
      <w:pPr>
        <w:pStyle w:val="a"/>
        <w:spacing w:line="321" w:lineRule="exact"/>
        <w:ind w:left="24"/>
        <w:rPr>
          <w:rFonts w:ascii="Times New Roman" w:hAnsi="Times New Roman" w:cs="Times New Roman"/>
          <w:sz w:val="28"/>
          <w:szCs w:val="28"/>
        </w:rPr>
      </w:pPr>
    </w:p>
    <w:p w:rsidR="008124A2" w:rsidRPr="00973325" w:rsidRDefault="008124A2" w:rsidP="00973325">
      <w:pPr>
        <w:pStyle w:val="a"/>
        <w:spacing w:line="321" w:lineRule="exact"/>
        <w:ind w:left="24"/>
        <w:rPr>
          <w:rFonts w:ascii="Times New Roman" w:hAnsi="Times New Roman" w:cs="Times New Roman"/>
          <w:sz w:val="28"/>
          <w:szCs w:val="28"/>
        </w:rPr>
      </w:pPr>
      <w:r w:rsidRPr="00973325">
        <w:rPr>
          <w:rFonts w:ascii="Times New Roman" w:hAnsi="Times New Roman" w:cs="Times New Roman"/>
          <w:sz w:val="28"/>
          <w:szCs w:val="28"/>
        </w:rPr>
        <w:t xml:space="preserve">На стену проецируется увеличенная картина отверстий. </w:t>
      </w:r>
    </w:p>
    <w:p w:rsidR="008124A2" w:rsidRPr="00973325" w:rsidRDefault="008124A2" w:rsidP="00973325">
      <w:pPr>
        <w:pStyle w:val="a"/>
        <w:spacing w:before="216" w:line="240" w:lineRule="exact"/>
        <w:ind w:right="1"/>
        <w:rPr>
          <w:rFonts w:ascii="Times New Roman" w:hAnsi="Times New Roman" w:cs="Times New Roman"/>
          <w:b/>
          <w:bCs/>
          <w:i/>
          <w:iCs/>
          <w:w w:val="89"/>
          <w:sz w:val="28"/>
          <w:szCs w:val="28"/>
        </w:rPr>
      </w:pPr>
      <w:r w:rsidRPr="00973325">
        <w:rPr>
          <w:rFonts w:ascii="Times New Roman" w:hAnsi="Times New Roman" w:cs="Times New Roman"/>
          <w:b/>
          <w:bCs/>
          <w:i/>
          <w:iCs/>
          <w:w w:val="89"/>
          <w:sz w:val="28"/>
          <w:szCs w:val="28"/>
        </w:rPr>
        <w:t xml:space="preserve">Почему </w:t>
      </w:r>
    </w:p>
    <w:p w:rsidR="008124A2" w:rsidRDefault="008124A2" w:rsidP="00973325">
      <w:pPr>
        <w:pStyle w:val="a"/>
        <w:spacing w:before="62" w:line="264" w:lineRule="exact"/>
        <w:ind w:left="9" w:right="1"/>
        <w:jc w:val="both"/>
        <w:rPr>
          <w:rFonts w:ascii="Times New Roman" w:hAnsi="Times New Roman" w:cs="Times New Roman"/>
          <w:sz w:val="28"/>
          <w:szCs w:val="28"/>
        </w:rPr>
      </w:pPr>
    </w:p>
    <w:p w:rsidR="008124A2" w:rsidRDefault="008124A2" w:rsidP="00251E32">
      <w:pPr>
        <w:pStyle w:val="a"/>
        <w:spacing w:line="264" w:lineRule="exact"/>
        <w:jc w:val="both"/>
        <w:rPr>
          <w:rFonts w:ascii="Times New Roman" w:hAnsi="Times New Roman" w:cs="Times New Roman"/>
          <w:b/>
          <w:bCs/>
          <w:i/>
          <w:iCs/>
          <w:w w:val="110"/>
          <w:sz w:val="28"/>
          <w:szCs w:val="28"/>
        </w:rPr>
      </w:pPr>
      <w:r w:rsidRPr="00973325">
        <w:rPr>
          <w:rFonts w:ascii="Times New Roman" w:hAnsi="Times New Roman" w:cs="Times New Roman"/>
          <w:sz w:val="28"/>
          <w:szCs w:val="28"/>
        </w:rPr>
        <w:t>По мере того как лучи света проходят через крошеч</w:t>
      </w:r>
      <w:r w:rsidRPr="00973325">
        <w:rPr>
          <w:rFonts w:ascii="Times New Roman" w:hAnsi="Times New Roman" w:cs="Times New Roman"/>
          <w:sz w:val="28"/>
          <w:szCs w:val="28"/>
        </w:rPr>
        <w:softHyphen/>
        <w:t xml:space="preserve">ные отверстия, они расширяются, образуя большие </w:t>
      </w:r>
      <w:r w:rsidRPr="00251E32">
        <w:rPr>
          <w:rFonts w:ascii="Times New Roman" w:hAnsi="Times New Roman" w:cs="Times New Roman"/>
          <w:sz w:val="28"/>
          <w:szCs w:val="28"/>
        </w:rPr>
        <w:t xml:space="preserve">круги света на стене. Планетарий, показывающий все ночное небо, использует круглую сферу с отверстиями, соответствующими положению звезд и </w:t>
      </w:r>
      <w:r w:rsidRPr="00251E32">
        <w:rPr>
          <w:rFonts w:ascii="Times New Roman" w:hAnsi="Times New Roman" w:cs="Times New Roman"/>
          <w:b/>
          <w:bCs/>
          <w:i/>
          <w:iCs/>
          <w:w w:val="110"/>
          <w:sz w:val="28"/>
          <w:szCs w:val="28"/>
        </w:rPr>
        <w:t>созвездий.</w:t>
      </w:r>
      <w:bookmarkStart w:id="0" w:name="_GoBack"/>
      <w:bookmarkEnd w:id="0"/>
    </w:p>
    <w:p w:rsidR="008124A2" w:rsidRDefault="008124A2" w:rsidP="00251E32">
      <w:pPr>
        <w:pStyle w:val="a"/>
        <w:spacing w:line="264" w:lineRule="exact"/>
        <w:jc w:val="both"/>
        <w:rPr>
          <w:rFonts w:ascii="Times New Roman" w:hAnsi="Times New Roman" w:cs="Times New Roman"/>
          <w:b/>
          <w:bCs/>
          <w:i/>
          <w:iCs/>
          <w:w w:val="110"/>
          <w:sz w:val="28"/>
          <w:szCs w:val="28"/>
        </w:rPr>
      </w:pPr>
    </w:p>
    <w:p w:rsidR="008124A2" w:rsidRPr="00251E32" w:rsidRDefault="008124A2" w:rsidP="00251E32">
      <w:pPr>
        <w:pStyle w:val="a"/>
        <w:spacing w:line="26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51E32">
        <w:rPr>
          <w:rFonts w:ascii="Times New Roman" w:hAnsi="Times New Roman" w:cs="Times New Roman"/>
          <w:b/>
          <w:sz w:val="32"/>
          <w:szCs w:val="32"/>
        </w:rPr>
        <w:t xml:space="preserve">Созвездие </w:t>
      </w:r>
      <w:r w:rsidRPr="00251E32">
        <w:rPr>
          <w:rFonts w:ascii="Times New Roman" w:hAnsi="Times New Roman" w:cs="Times New Roman"/>
          <w:sz w:val="28"/>
          <w:szCs w:val="28"/>
        </w:rPr>
        <w:t>- это группа звезд, образующих вообража</w:t>
      </w:r>
      <w:r w:rsidRPr="00251E32">
        <w:rPr>
          <w:rFonts w:ascii="Times New Roman" w:hAnsi="Times New Roman" w:cs="Times New Roman"/>
          <w:sz w:val="28"/>
          <w:szCs w:val="28"/>
        </w:rPr>
        <w:softHyphen/>
        <w:t>емую фигуру. Яркий свет в центре сферы проецирует световые пятна на искривленный потолок, представля</w:t>
      </w:r>
      <w:r w:rsidRPr="00251E32">
        <w:rPr>
          <w:rFonts w:ascii="Times New Roman" w:hAnsi="Times New Roman" w:cs="Times New Roman"/>
          <w:sz w:val="28"/>
          <w:szCs w:val="28"/>
        </w:rPr>
        <w:softHyphen/>
        <w:t xml:space="preserve">ющий небо. При вращении сферы видны различные группы звезд. Из-за обращения Земли вокруг Солнца в разное время года видны различные звезды. </w:t>
      </w:r>
    </w:p>
    <w:p w:rsidR="008124A2" w:rsidRPr="00973325" w:rsidRDefault="008124A2" w:rsidP="00973325">
      <w:pPr>
        <w:pStyle w:val="a"/>
        <w:spacing w:before="62" w:line="264" w:lineRule="exact"/>
        <w:ind w:left="9" w:right="1"/>
        <w:jc w:val="both"/>
        <w:rPr>
          <w:rFonts w:ascii="Times New Roman" w:hAnsi="Times New Roman" w:cs="Times New Roman"/>
          <w:sz w:val="28"/>
          <w:szCs w:val="28"/>
        </w:rPr>
      </w:pPr>
    </w:p>
    <w:p w:rsidR="008124A2" w:rsidRDefault="008124A2" w:rsidP="00973325">
      <w:pPr>
        <w:ind w:firstLine="708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Рисунок 3" o:spid="_x0000_s1028" type="#_x0000_t75" style="position:absolute;left:0;text-align:left;margin-left:1.95pt;margin-top:111.3pt;width:451.5pt;height:402pt;z-index:-251656192;visibility:visible;mso-position-horizontal-relative:margin;mso-position-vertical-relative:margin" o:allowincell="f">
            <v:imagedata r:id="rId7" o:title=""/>
            <w10:wrap type="square" anchorx="margin" anchory="margin"/>
          </v:shape>
        </w:pict>
      </w:r>
    </w:p>
    <w:p w:rsidR="008124A2" w:rsidRPr="0075197B" w:rsidRDefault="008124A2" w:rsidP="0075197B">
      <w:pPr>
        <w:rPr>
          <w:rFonts w:ascii="Times New Roman" w:hAnsi="Times New Roman"/>
          <w:sz w:val="28"/>
          <w:szCs w:val="28"/>
        </w:rPr>
      </w:pPr>
    </w:p>
    <w:p w:rsidR="008124A2" w:rsidRPr="0075197B" w:rsidRDefault="008124A2" w:rsidP="0075197B">
      <w:pPr>
        <w:rPr>
          <w:rFonts w:ascii="Times New Roman" w:hAnsi="Times New Roman"/>
          <w:sz w:val="28"/>
          <w:szCs w:val="28"/>
        </w:rPr>
      </w:pPr>
    </w:p>
    <w:p w:rsidR="008124A2" w:rsidRDefault="008124A2" w:rsidP="0075197B">
      <w:pPr>
        <w:rPr>
          <w:rFonts w:ascii="Times New Roman" w:hAnsi="Times New Roman"/>
          <w:sz w:val="28"/>
          <w:szCs w:val="28"/>
        </w:rPr>
      </w:pPr>
    </w:p>
    <w:p w:rsidR="008124A2" w:rsidRPr="0075197B" w:rsidRDefault="008124A2" w:rsidP="0075197B">
      <w:pPr>
        <w:tabs>
          <w:tab w:val="left" w:pos="180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8124A2" w:rsidRPr="0075197B" w:rsidSect="003E34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89480E6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7110"/>
    <w:rsid w:val="00011DF0"/>
    <w:rsid w:val="0003420D"/>
    <w:rsid w:val="000F1FE2"/>
    <w:rsid w:val="0011769E"/>
    <w:rsid w:val="00140BB8"/>
    <w:rsid w:val="00141B47"/>
    <w:rsid w:val="00240781"/>
    <w:rsid w:val="00251E32"/>
    <w:rsid w:val="003A6A2D"/>
    <w:rsid w:val="003D06AA"/>
    <w:rsid w:val="003E347B"/>
    <w:rsid w:val="0070523E"/>
    <w:rsid w:val="007372BA"/>
    <w:rsid w:val="0075197B"/>
    <w:rsid w:val="007A2413"/>
    <w:rsid w:val="008124A2"/>
    <w:rsid w:val="0084237A"/>
    <w:rsid w:val="00973325"/>
    <w:rsid w:val="009D4114"/>
    <w:rsid w:val="00B675D8"/>
    <w:rsid w:val="00B97110"/>
    <w:rsid w:val="00BA18AC"/>
    <w:rsid w:val="00BC185F"/>
    <w:rsid w:val="00C427BC"/>
    <w:rsid w:val="00C62344"/>
    <w:rsid w:val="00D40BEA"/>
    <w:rsid w:val="00E04105"/>
    <w:rsid w:val="00E4162F"/>
    <w:rsid w:val="00EC4000"/>
    <w:rsid w:val="00EE14A8"/>
    <w:rsid w:val="00F033DA"/>
    <w:rsid w:val="00F775DB"/>
    <w:rsid w:val="00F8055B"/>
    <w:rsid w:val="00F87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47B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0523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0523E"/>
    <w:rPr>
      <w:rFonts w:ascii="Cambria" w:hAnsi="Cambria" w:cs="Times New Roman"/>
      <w:b/>
      <w:bCs/>
      <w:color w:val="365F91"/>
      <w:sz w:val="28"/>
      <w:szCs w:val="28"/>
    </w:rPr>
  </w:style>
  <w:style w:type="paragraph" w:styleId="NoSpacing">
    <w:name w:val="No Spacing"/>
    <w:uiPriority w:val="99"/>
    <w:qFormat/>
    <w:rsid w:val="0070523E"/>
    <w:rPr>
      <w:lang w:eastAsia="en-US"/>
    </w:rPr>
  </w:style>
  <w:style w:type="paragraph" w:customStyle="1" w:styleId="a">
    <w:name w:val="Стиль"/>
    <w:uiPriority w:val="99"/>
    <w:rsid w:val="003A6A2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</TotalTime>
  <Pages>6</Pages>
  <Words>541</Words>
  <Characters>3086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User</cp:lastModifiedBy>
  <cp:revision>26</cp:revision>
  <dcterms:created xsi:type="dcterms:W3CDTF">2012-12-22T02:24:00Z</dcterms:created>
  <dcterms:modified xsi:type="dcterms:W3CDTF">2013-05-31T14:43:00Z</dcterms:modified>
</cp:coreProperties>
</file>